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rPr>
          <w:noProof/>
        </w:rPr>
        <w:id w:val="-246262219"/>
        <w:docPartObj>
          <w:docPartGallery w:val="Cover Pages"/>
          <w:docPartUnique/>
        </w:docPartObj>
      </w:sdtPr>
      <w:sdtEndPr/>
      <w:sdtContent>
        <w:p w14:paraId="31BB3EA0" w14:textId="77777777" w:rsidR="0041617B" w:rsidRPr="00DF5922" w:rsidRDefault="0041617B" w:rsidP="0041617B">
          <w:r w:rsidRPr="00DF5922">
            <w:rPr>
              <w:noProof/>
              <w:lang w:eastAsia="en-GB"/>
            </w:rPr>
            <w:drawing>
              <wp:anchor distT="0" distB="0" distL="114300" distR="114300" simplePos="0" relativeHeight="251659264" behindDoc="0" locked="0" layoutInCell="1" allowOverlap="1" wp14:anchorId="02AB5C40" wp14:editId="02FEAA97">
                <wp:simplePos x="0" y="0"/>
                <wp:positionH relativeFrom="page">
                  <wp:posOffset>251460</wp:posOffset>
                </wp:positionH>
                <wp:positionV relativeFrom="page">
                  <wp:posOffset>251460</wp:posOffset>
                </wp:positionV>
                <wp:extent cx="7055485" cy="1619885"/>
                <wp:effectExtent l="0" t="0" r="0" b="0"/>
                <wp:wrapSquare wrapText="bothSides"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A4 - UofG keyline boxed marque (with 3mm left bleed).jpg"/>
                        <pic:cNvPicPr/>
                      </pic:nvPicPr>
                      <pic:blipFill rotWithShape="1"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82033"/>
                        <a:stretch/>
                      </pic:blipFill>
                      <pic:spPr bwMode="auto">
                        <a:xfrm>
                          <a:off x="0" y="0"/>
                          <a:ext cx="7055485" cy="161988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DF5922">
            <w:rPr>
              <w:noProof/>
              <w:lang w:eastAsia="en-GB"/>
            </w:rPr>
            <w:drawing>
              <wp:anchor distT="0" distB="0" distL="114300" distR="114300" simplePos="0" relativeHeight="251660288" behindDoc="0" locked="0" layoutInCell="1" allowOverlap="1" wp14:anchorId="7EE32431" wp14:editId="6AF06B9F">
                <wp:simplePos x="0" y="0"/>
                <wp:positionH relativeFrom="page">
                  <wp:posOffset>252095</wp:posOffset>
                </wp:positionH>
                <wp:positionV relativeFrom="page">
                  <wp:posOffset>251460</wp:posOffset>
                </wp:positionV>
                <wp:extent cx="3095625" cy="1616075"/>
                <wp:effectExtent l="0" t="0" r="9525" b="3175"/>
                <wp:wrapSquare wrapText="bothSides"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A4 - UofG keyline boxed marque (with 3mm left bleed).jpg"/>
                        <pic:cNvPicPr/>
                      </pic:nvPicPr>
                      <pic:blipFill>
                        <a:blip r:embed="rId10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95625" cy="16160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775E4A87" w14:textId="77777777" w:rsidR="0041617B" w:rsidRPr="00DF5922" w:rsidRDefault="00BA6F65" w:rsidP="0041617B">
          <w:pPr>
            <w:pStyle w:val="HNormal"/>
            <w:ind w:left="0"/>
            <w:rPr>
              <w:noProof w:val="0"/>
            </w:rPr>
          </w:pPr>
          <w:r w:rsidRPr="00DF5922">
            <w:rPr>
              <w:lang w:eastAsia="en-GB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245DA6D4" wp14:editId="37D5D46E">
                    <wp:simplePos x="0" y="0"/>
                    <wp:positionH relativeFrom="column">
                      <wp:posOffset>-107834</wp:posOffset>
                    </wp:positionH>
                    <wp:positionV relativeFrom="paragraph">
                      <wp:posOffset>5828318</wp:posOffset>
                    </wp:positionV>
                    <wp:extent cx="6995795" cy="1045845"/>
                    <wp:effectExtent l="0" t="0" r="0" b="0"/>
                    <wp:wrapNone/>
                    <wp:docPr id="307" name="Titles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995795" cy="10458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sdt>
                                <w:sdtPr>
                                  <w:alias w:val="Title"/>
                                  <w:tag w:val=""/>
                                  <w:id w:val="1774970298"/>
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14:paraId="392790FE" w14:textId="77777777" w:rsidR="00612102" w:rsidRPr="007C7088" w:rsidRDefault="00612102" w:rsidP="003446BC">
                                    <w:pPr>
                                      <w:pStyle w:val="HTitle"/>
                                    </w:pPr>
                                    <w:r>
                                      <w:t>Introduction to Microsoft Sway</w:t>
                                    </w:r>
                                  </w:p>
                                </w:sdtContent>
                              </w:sdt>
                              <w:p w14:paraId="3DF2456D" w14:textId="77777777" w:rsidR="00612102" w:rsidRPr="007C7088" w:rsidRDefault="00612102">
                                <w:pPr>
                                  <w:rPr>
                                    <w:rFonts w:asciiTheme="majorHAnsi" w:hAnsiTheme="majorHAnsi"/>
                                    <w:kern w:val="28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kern w:val="28"/>
                                  </w:rPr>
                                  <w:t xml:space="preserve"> </w:t>
                                </w:r>
                                <w:sdt>
                                  <w:sdtPr>
                                    <w:rPr>
                                      <w:rFonts w:asciiTheme="majorHAnsi" w:hAnsiTheme="majorHAnsi"/>
                                      <w:kern w:val="28"/>
                                    </w:rPr>
                                    <w:alias w:val="Status"/>
                                    <w:tag w:val=""/>
                                    <w:id w:val="-675966279"/>
                      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>
                                      <w:rPr>
                                        <w:rFonts w:asciiTheme="majorHAnsi" w:hAnsiTheme="majorHAnsi"/>
                                        <w:kern w:val="28"/>
                                      </w:rPr>
                                      <w:t>V0.1)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vert="horz" wrap="square" lIns="0" tIns="45720" rIns="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>
                <w:pict>
                  <v:shapetype w14:anchorId="245DA6D4" id="_x0000_t202" coordsize="21600,21600" o:spt="202" path="m,l,21600r21600,l21600,xe">
                    <v:stroke joinstyle="miter"/>
                    <v:path gradientshapeok="t" o:connecttype="rect"/>
                  </v:shapetype>
                  <v:shape id="Titles" o:spid="_x0000_s1026" type="#_x0000_t202" style="position:absolute;margin-left:-8.5pt;margin-top:458.9pt;width:550.85pt;height:82.35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" stroked="f">
                    <v:textbox style="mso-fit-shape-to-text:t" inset="0,,0">
                      <w:txbxContent>
                        <w:sdt>
                          <w:sdtPr>
                            <w:alias w:val="Title"/>
                            <w:tag w:val=""/>
                            <w:id w:val="1774970298"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:text/>
                          </w:sdtPr>
                          <w:sdtEndPr/>
                          <w:sdtContent>
                            <w:p w14:paraId="392790FE" w14:textId="77777777" w:rsidR="00612102" w:rsidRPr="007C7088" w:rsidRDefault="00612102" w:rsidP="003446BC">
                              <w:pPr>
                                <w:pStyle w:val="HTitle"/>
                              </w:pPr>
                              <w:r>
                                <w:t>Introduction to Microsoft Sway</w:t>
                              </w:r>
                            </w:p>
                          </w:sdtContent>
                        </w:sdt>
                        <w:p w14:paraId="3DF2456D" w14:textId="77777777" w:rsidR="00612102" w:rsidRPr="007C7088" w:rsidRDefault="00612102">
                          <w:pPr>
                            <w:rPr>
                              <w:rFonts w:asciiTheme="majorHAnsi" w:hAnsiTheme="majorHAnsi"/>
                              <w:kern w:val="28"/>
                            </w:rPr>
                          </w:pPr>
                          <w:r>
                            <w:rPr>
                              <w:rFonts w:asciiTheme="majorHAnsi" w:hAnsiTheme="majorHAnsi"/>
                              <w:kern w:val="28"/>
                            </w:rPr>
                            <w:t xml:space="preserve"> </w:t>
                          </w:r>
                          <w:sdt>
                            <w:sdtPr>
                              <w:rPr>
                                <w:rFonts w:asciiTheme="majorHAnsi" w:hAnsiTheme="majorHAnsi"/>
                                <w:kern w:val="28"/>
                              </w:rPr>
                              <w:alias w:val="Status"/>
                              <w:tag w:val=""/>
                              <w:id w:val="-675966279"/>
                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                <w:text/>
                            </w:sdtPr>
                            <w:sdtEndPr/>
                            <w:sdtContent>
                              <w:r>
                                <w:rPr>
                                  <w:rFonts w:asciiTheme="majorHAnsi" w:hAnsiTheme="majorHAnsi"/>
                                  <w:kern w:val="28"/>
                                </w:rPr>
                                <w:t>V0.1)</w:t>
                              </w:r>
                            </w:sdtContent>
                          </w:sdt>
                        </w:p>
                      </w:txbxContent>
                    </v:textbox>
                  </v:shape>
                </w:pict>
              </mc:Fallback>
            </mc:AlternateContent>
          </w:r>
          <w:r w:rsidRPr="00DF5922">
            <w:rPr>
              <w:lang w:eastAsia="en-GB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21434965" wp14:editId="2D635B78">
                    <wp:simplePos x="0" y="0"/>
                    <wp:positionH relativeFrom="page">
                      <wp:posOffset>252095</wp:posOffset>
                    </wp:positionH>
                    <wp:positionV relativeFrom="page">
                      <wp:posOffset>9781944</wp:posOffset>
                    </wp:positionV>
                    <wp:extent cx="6992620" cy="612775"/>
                    <wp:effectExtent l="0" t="0" r="0" b="0"/>
                    <wp:wrapNone/>
                    <wp:docPr id="4" name="Contact Details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992620" cy="61277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6170C22" w14:textId="77777777" w:rsidR="00612102" w:rsidRDefault="00612102" w:rsidP="00612102">
                                <w:pPr>
                                  <w:rPr>
                                    <w:rFonts w:asciiTheme="majorHAnsi" w:hAnsiTheme="majorHAnsi"/>
                                    <w:kern w:val="28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kern w:val="28"/>
                                  </w:rPr>
                                  <w:t>e-mail:</w:t>
                                </w:r>
                                <w:r>
                                  <w:rPr>
                                    <w:rFonts w:asciiTheme="majorHAnsi" w:hAnsiTheme="majorHAnsi"/>
                                    <w:kern w:val="28"/>
                                  </w:rPr>
                                  <w:tab/>
                                  <w:t>training@glasgow.ac.uk</w:t>
                                </w:r>
                              </w:p>
                              <w:p w14:paraId="7D3954C8" w14:textId="77777777" w:rsidR="00612102" w:rsidRDefault="00612102" w:rsidP="00612102">
                                <w:pPr>
                                  <w:rPr>
                                    <w:rFonts w:asciiTheme="majorHAnsi" w:hAnsiTheme="majorHAnsi"/>
                                    <w:kern w:val="28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kern w:val="28"/>
                                  </w:rPr>
                                  <w:t>web:</w:t>
                                </w:r>
                                <w:r>
                                  <w:rPr>
                                    <w:rFonts w:asciiTheme="majorHAnsi" w:hAnsiTheme="majorHAnsi"/>
                                    <w:kern w:val="28"/>
                                  </w:rPr>
                                  <w:tab/>
                                  <w:t>gla.ac.uk/services/it/training</w:t>
                                </w:r>
                              </w:p>
                            </w:txbxContent>
                          </wps:txbx>
                          <wps:bodyPr rot="0" vert="horz" wrap="square" lIns="0" tIns="45720" rIns="0" bIns="0" anchor="b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>
                <w:pict>
                  <v:shape w14:anchorId="21434965" id="Contact Details" o:spid="_x0000_s1027" type="#_x0000_t202" style="position:absolute;margin-left:19.85pt;margin-top:770.25pt;width:550.6pt;height:48.25pt;z-index:251662336;visibility:visible;mso-wrap-style:square;mso-width-percent:0;mso-height-percent:20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20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" stroked="f">
                    <v:textbox style="mso-fit-shape-to-text:t" inset="0,,0,0">
                      <w:txbxContent>
                        <w:p w14:paraId="46170C22" w14:textId="77777777" w:rsidR="00612102" w:rsidRDefault="00612102" w:rsidP="00612102">
                          <w:pPr>
                            <w:rPr>
                              <w:rFonts w:asciiTheme="majorHAnsi" w:hAnsiTheme="majorHAnsi"/>
                              <w:kern w:val="28"/>
                            </w:rPr>
                          </w:pPr>
                          <w:r>
                            <w:rPr>
                              <w:rFonts w:asciiTheme="majorHAnsi" w:hAnsiTheme="majorHAnsi"/>
                              <w:kern w:val="28"/>
                            </w:rPr>
                            <w:t>e-mail:</w:t>
                          </w:r>
                          <w:r>
                            <w:rPr>
                              <w:rFonts w:asciiTheme="majorHAnsi" w:hAnsiTheme="majorHAnsi"/>
                              <w:kern w:val="28"/>
                            </w:rPr>
                            <w:tab/>
                            <w:t>training@glasgow.ac.uk</w:t>
                          </w:r>
                        </w:p>
                        <w:p w14:paraId="7D3954C8" w14:textId="77777777" w:rsidR="00612102" w:rsidRDefault="00612102" w:rsidP="00612102">
                          <w:pPr>
                            <w:rPr>
                              <w:rFonts w:asciiTheme="majorHAnsi" w:hAnsiTheme="majorHAnsi"/>
                              <w:kern w:val="28"/>
                            </w:rPr>
                          </w:pPr>
                          <w:r>
                            <w:rPr>
                              <w:rFonts w:asciiTheme="majorHAnsi" w:hAnsiTheme="majorHAnsi"/>
                              <w:kern w:val="28"/>
                            </w:rPr>
                            <w:t>web:</w:t>
                          </w:r>
                          <w:r>
                            <w:rPr>
                              <w:rFonts w:asciiTheme="majorHAnsi" w:hAnsiTheme="majorHAnsi"/>
                              <w:kern w:val="28"/>
                            </w:rPr>
                            <w:tab/>
                            <w:t>gla.ac.uk/services/it/training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sdtContent>
    </w:sdt>
    <w:p w14:paraId="775E050A" w14:textId="77777777" w:rsidR="00E00124" w:rsidRPr="00DF5922" w:rsidRDefault="00E00124" w:rsidP="00E00124">
      <w:pPr>
        <w:sectPr w:rsidR="00E00124" w:rsidRPr="00DF5922" w:rsidSect="003B6A3C">
          <w:footnotePr>
            <w:numRestart w:val="eachSect"/>
          </w:footnotePr>
          <w:pgSz w:w="11907" w:h="16840" w:code="9"/>
          <w:pgMar w:top="397" w:right="567" w:bottom="397" w:left="567" w:header="709" w:footer="805" w:gutter="0"/>
          <w:paperSrc w:first="15" w:other="15"/>
          <w:cols w:space="720"/>
          <w:titlePg/>
          <w:docGrid w:linePitch="299"/>
        </w:sectPr>
      </w:pPr>
    </w:p>
    <w:p w14:paraId="6CF45554" w14:textId="77777777" w:rsidR="007F74D4" w:rsidRPr="00DF5922" w:rsidRDefault="007F74D4" w:rsidP="00462A14">
      <w:pPr>
        <w:jc w:val="center"/>
      </w:pPr>
      <w:r w:rsidRPr="00DF5922">
        <w:lastRenderedPageBreak/>
        <w:t>copyright</w:t>
      </w:r>
      <w:r w:rsidR="00886EF6" w:rsidRPr="00DF5922">
        <w:t xml:space="preserve"> © University of Glasgow</w:t>
      </w:r>
    </w:p>
    <w:p w14:paraId="747A6BBA" w14:textId="77777777" w:rsidR="007F74D4" w:rsidRPr="00DF5922" w:rsidRDefault="007F74D4" w:rsidP="00462A14">
      <w:pPr>
        <w:jc w:val="center"/>
      </w:pPr>
      <w:r w:rsidRPr="00DF5922">
        <w:t xml:space="preserve">Course content created by </w:t>
      </w:r>
      <w:sdt>
        <w:sdtPr>
          <w:alias w:val="Author"/>
          <w:tag w:val=""/>
          <w:id w:val="1511800413"/>
          <w:placeholder>
            <w:docPart w:val="4EFB27C84299437A89CEF6785CA681E3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r w:rsidR="00C92A00">
            <w:t>Drew Lynch</w:t>
          </w:r>
        </w:sdtContent>
      </w:sdt>
    </w:p>
    <w:p w14:paraId="1783B449" w14:textId="77777777" w:rsidR="007F74D4" w:rsidRPr="00DF5922" w:rsidRDefault="00A555AA" w:rsidP="007B6175">
      <w:pPr>
        <w:pStyle w:val="HNormal"/>
        <w:ind w:left="0"/>
        <w:jc w:val="center"/>
        <w:rPr>
          <w:noProof w:val="0"/>
        </w:rPr>
      </w:pPr>
      <w:r w:rsidRPr="00DF5922">
        <w:rPr>
          <w:noProof w:val="0"/>
        </w:rPr>
        <w:t xml:space="preserve">Last </w:t>
      </w:r>
      <w:r w:rsidR="00326082" w:rsidRPr="00DF5922">
        <w:rPr>
          <w:noProof w:val="0"/>
        </w:rPr>
        <w:t>e</w:t>
      </w:r>
      <w:r w:rsidR="007F74D4" w:rsidRPr="00DF5922">
        <w:rPr>
          <w:noProof w:val="0"/>
        </w:rPr>
        <w:t>dited by</w:t>
      </w:r>
      <w:r w:rsidRPr="00DF5922">
        <w:rPr>
          <w:noProof w:val="0"/>
        </w:rPr>
        <w:t xml:space="preserve"> </w:t>
      </w:r>
      <w:r w:rsidR="00521C76" w:rsidRPr="00DF5922">
        <w:rPr>
          <w:noProof w:val="0"/>
        </w:rPr>
        <w:fldChar w:fldCharType="begin"/>
      </w:r>
      <w:r w:rsidR="00521C76" w:rsidRPr="00DF5922">
        <w:rPr>
          <w:noProof w:val="0"/>
        </w:rPr>
        <w:instrText xml:space="preserve"> LASTSAVEDBY   \* MERGEFORMAT </w:instrText>
      </w:r>
      <w:r w:rsidR="00521C76" w:rsidRPr="00DF5922">
        <w:rPr>
          <w:noProof w:val="0"/>
        </w:rPr>
        <w:fldChar w:fldCharType="end"/>
      </w:r>
      <w:r w:rsidR="00326082" w:rsidRPr="00DF5922">
        <w:rPr>
          <w:noProof w:val="0"/>
        </w:rPr>
        <w:t xml:space="preserve"> on </w:t>
      </w:r>
      <w:r w:rsidR="00326082" w:rsidRPr="00DF5922">
        <w:rPr>
          <w:noProof w:val="0"/>
        </w:rPr>
        <w:fldChar w:fldCharType="begin"/>
      </w:r>
      <w:r w:rsidR="00326082" w:rsidRPr="00DF5922">
        <w:rPr>
          <w:noProof w:val="0"/>
        </w:rPr>
        <w:instrText xml:space="preserve"> SAVEDATE  \@ "dd/MM/yy"  \* MERGEFORMAT </w:instrText>
      </w:r>
      <w:r w:rsidR="00326082" w:rsidRPr="00DF5922">
        <w:rPr>
          <w:noProof w:val="0"/>
        </w:rPr>
        <w:fldChar w:fldCharType="separate"/>
      </w:r>
      <w:r w:rsidR="00C92A00">
        <w:t>10/01/19</w:t>
      </w:r>
      <w:r w:rsidR="00326082" w:rsidRPr="00DF5922">
        <w:rPr>
          <w:noProof w:val="0"/>
        </w:rPr>
        <w:fldChar w:fldCharType="end"/>
      </w:r>
    </w:p>
    <w:p w14:paraId="32A815C9" w14:textId="77777777" w:rsidR="00A555AA" w:rsidRPr="00DF5922" w:rsidRDefault="00A555AA" w:rsidP="00462A14">
      <w:pPr>
        <w:spacing w:after="0"/>
        <w:jc w:val="center"/>
        <w:rPr>
          <w:sz w:val="52"/>
        </w:rPr>
        <w:sectPr w:rsidR="00A555AA" w:rsidRPr="00DF5922" w:rsidSect="003B6A3C">
          <w:headerReference w:type="even" r:id="rId11"/>
          <w:headerReference w:type="default" r:id="rId12"/>
          <w:footerReference w:type="even" r:id="rId13"/>
          <w:footerReference w:type="default" r:id="rId14"/>
          <w:footnotePr>
            <w:numRestart w:val="eachSect"/>
          </w:footnotePr>
          <w:pgSz w:w="11907" w:h="16840" w:code="9"/>
          <w:pgMar w:top="1440" w:right="1077" w:bottom="1440" w:left="1440" w:header="709" w:footer="805" w:gutter="0"/>
          <w:paperSrc w:first="7" w:other="7"/>
          <w:pgNumType w:fmt="lowerRoman" w:start="1"/>
          <w:cols w:space="720"/>
          <w:vAlign w:val="center"/>
        </w:sectPr>
      </w:pPr>
    </w:p>
    <w:sdt>
      <w:sdtPr>
        <w:rPr>
          <w:rFonts w:asciiTheme="minorHAnsi" w:eastAsia="Times New Roman" w:hAnsiTheme="minorHAnsi" w:cstheme="minorHAnsi"/>
          <w:i/>
          <w:iCs/>
          <w:sz w:val="24"/>
          <w:szCs w:val="24"/>
          <w:lang w:val="en-GB" w:eastAsia="en-US"/>
        </w:rPr>
        <w:id w:val="-203942500"/>
        <w:docPartObj>
          <w:docPartGallery w:val="Table of Contents"/>
          <w:docPartUnique/>
        </w:docPartObj>
      </w:sdtPr>
      <w:sdtEndPr>
        <w:rPr>
          <w:b w:val="0"/>
          <w:bCs w:val="0"/>
        </w:rPr>
      </w:sdtEndPr>
      <w:sdtContent>
        <w:p w14:paraId="75587B82" w14:textId="77777777" w:rsidR="00362158" w:rsidRPr="00DF5922" w:rsidRDefault="00362158">
          <w:pPr>
            <w:pStyle w:val="TOCHeading"/>
            <w:rPr>
              <w:lang w:val="en-GB"/>
            </w:rPr>
          </w:pPr>
          <w:r w:rsidRPr="00DF5922">
            <w:rPr>
              <w:lang w:val="en-GB"/>
            </w:rPr>
            <w:t>Contents</w:t>
          </w:r>
        </w:p>
        <w:p w14:paraId="5E8732F8" w14:textId="77777777" w:rsidR="00F806E8" w:rsidRDefault="008B2DA1">
          <w:pPr>
            <w:pStyle w:val="TOC1"/>
            <w:tabs>
              <w:tab w:val="right" w:leader="underscore" w:pos="9380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sz w:val="22"/>
              <w:szCs w:val="22"/>
              <w:lang w:eastAsia="en-GB"/>
            </w:rPr>
          </w:pPr>
          <w:r w:rsidRPr="00DF5922">
            <w:fldChar w:fldCharType="begin"/>
          </w:r>
          <w:r w:rsidRPr="00DF5922">
            <w:instrText xml:space="preserve"> TOC \o "1-2" \h \z \u </w:instrText>
          </w:r>
          <w:r w:rsidRPr="00DF5922">
            <w:fldChar w:fldCharType="separate"/>
          </w:r>
          <w:hyperlink w:anchor="_Toc530122661" w:history="1">
            <w:r w:rsidR="00F806E8" w:rsidRPr="00BF0248">
              <w:rPr>
                <w:rStyle w:val="Hyperlink"/>
                <w:noProof/>
              </w:rPr>
              <w:t>Introduction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_Toc530122661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iii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03BB40F8" w14:textId="77777777" w:rsidR="00F806E8" w:rsidRDefault="00E67E69">
          <w:pPr>
            <w:pStyle w:val="TOC1"/>
            <w:tabs>
              <w:tab w:val="right" w:leader="underscore" w:pos="9380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sz w:val="22"/>
              <w:szCs w:val="22"/>
              <w:lang w:eastAsia="en-GB"/>
            </w:rPr>
          </w:pPr>
          <w:hyperlink w:anchor="_Toc530122662" w:history="1">
            <w:r w:rsidR="00F806E8" w:rsidRPr="00BF0248">
              <w:rPr>
                <w:rStyle w:val="Hyperlink"/>
                <w:noProof/>
              </w:rPr>
              <w:t>Objectives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_Toc530122662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iii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41B81AA6" w14:textId="77777777" w:rsidR="00F806E8" w:rsidRDefault="00E67E69">
          <w:pPr>
            <w:pStyle w:val="TOC1"/>
            <w:tabs>
              <w:tab w:val="left" w:pos="44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sz w:val="22"/>
              <w:szCs w:val="22"/>
              <w:lang w:eastAsia="en-GB"/>
            </w:rPr>
          </w:pPr>
          <w:hyperlink w:anchor="_Toc530122663" w:history="1">
            <w:r w:rsidR="00F806E8" w:rsidRPr="00BF0248">
              <w:rPr>
                <w:rStyle w:val="Hyperlink"/>
                <w:noProof/>
              </w:rPr>
              <w:t>1.</w:t>
            </w:r>
            <w:r w:rsidR="00F806E8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sz w:val="22"/>
                <w:szCs w:val="22"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Getting Started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_Toc530122663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1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4EE320C1" w14:textId="77777777" w:rsidR="00F806E8" w:rsidRDefault="00E67E69">
          <w:pPr>
            <w:pStyle w:val="TOC1"/>
            <w:tabs>
              <w:tab w:val="left" w:pos="44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sz w:val="22"/>
              <w:szCs w:val="22"/>
              <w:lang w:eastAsia="en-GB"/>
            </w:rPr>
          </w:pPr>
          <w:hyperlink w:anchor="_Toc530122664" w:history="1">
            <w:r w:rsidR="00F806E8" w:rsidRPr="00BF0248">
              <w:rPr>
                <w:rStyle w:val="Hyperlink"/>
                <w:noProof/>
              </w:rPr>
              <w:t>2.</w:t>
            </w:r>
            <w:r w:rsidR="00F806E8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sz w:val="22"/>
                <w:szCs w:val="22"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Creating a New Sway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_Toc530122664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2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7A6C6CC4" w14:textId="77777777" w:rsidR="00F806E8" w:rsidRDefault="00E67E69">
          <w:pPr>
            <w:pStyle w:val="TOC1"/>
            <w:tabs>
              <w:tab w:val="left" w:pos="44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sz w:val="22"/>
              <w:szCs w:val="22"/>
              <w:lang w:eastAsia="en-GB"/>
            </w:rPr>
          </w:pPr>
          <w:hyperlink w:anchor="_Toc530122665" w:history="1">
            <w:r w:rsidR="00F806E8" w:rsidRPr="00BF0248">
              <w:rPr>
                <w:rStyle w:val="Hyperlink"/>
                <w:noProof/>
              </w:rPr>
              <w:t>3.</w:t>
            </w:r>
            <w:r w:rsidR="00F806E8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sz w:val="22"/>
                <w:szCs w:val="22"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Storyline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_Toc530122665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2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2C95A78C" w14:textId="77777777" w:rsidR="00F806E8" w:rsidRDefault="00E67E69">
          <w:pPr>
            <w:pStyle w:val="TOC1"/>
            <w:tabs>
              <w:tab w:val="left" w:pos="44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sz w:val="22"/>
              <w:szCs w:val="22"/>
              <w:lang w:eastAsia="en-GB"/>
            </w:rPr>
          </w:pPr>
          <w:hyperlink w:anchor="_Toc530122666" w:history="1">
            <w:r w:rsidR="00F806E8" w:rsidRPr="00BF0248">
              <w:rPr>
                <w:rStyle w:val="Hyperlink"/>
                <w:noProof/>
              </w:rPr>
              <w:t>4.</w:t>
            </w:r>
            <w:r w:rsidR="00F806E8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sz w:val="22"/>
                <w:szCs w:val="22"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Design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_Toc530122666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3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04496195" w14:textId="77777777" w:rsidR="00F806E8" w:rsidRDefault="00E67E69">
          <w:pPr>
            <w:pStyle w:val="TOC1"/>
            <w:tabs>
              <w:tab w:val="left" w:pos="44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sz w:val="22"/>
              <w:szCs w:val="22"/>
              <w:lang w:eastAsia="en-GB"/>
            </w:rPr>
          </w:pPr>
          <w:hyperlink w:anchor="_Toc530122667" w:history="1">
            <w:r w:rsidR="00F806E8" w:rsidRPr="00BF0248">
              <w:rPr>
                <w:rStyle w:val="Hyperlink"/>
                <w:noProof/>
              </w:rPr>
              <w:t>5.</w:t>
            </w:r>
            <w:r w:rsidR="00F806E8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sz w:val="22"/>
                <w:szCs w:val="22"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Adding Content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_Toc530122667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3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0E313BB1" w14:textId="77777777" w:rsidR="00F806E8" w:rsidRDefault="00E67E69">
          <w:pPr>
            <w:pStyle w:val="TOC2"/>
            <w:tabs>
              <w:tab w:val="left" w:pos="66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noProof/>
              <w:lang w:eastAsia="en-GB"/>
            </w:rPr>
          </w:pPr>
          <w:hyperlink w:anchor="_Toc530122668" w:history="1">
            <w:r w:rsidR="00F806E8" w:rsidRPr="00BF0248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a.</w:t>
            </w:r>
            <w:r w:rsidR="00F806E8">
              <w:rPr>
                <w:rFonts w:eastAsiaTheme="minorEastAsia" w:cstheme="minorBidi"/>
                <w:b w:val="0"/>
                <w:bCs w:val="0"/>
                <w:noProof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Suggested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_Toc530122668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3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11CBAF60" w14:textId="77777777" w:rsidR="00F806E8" w:rsidRDefault="00E67E69">
          <w:pPr>
            <w:pStyle w:val="TOC2"/>
            <w:tabs>
              <w:tab w:val="left" w:pos="66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noProof/>
              <w:lang w:eastAsia="en-GB"/>
            </w:rPr>
          </w:pPr>
          <w:hyperlink w:anchor="_Toc530122669" w:history="1">
            <w:r w:rsidR="00F806E8" w:rsidRPr="00BF0248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b.</w:t>
            </w:r>
            <w:r w:rsidR="00F806E8">
              <w:rPr>
                <w:rFonts w:eastAsiaTheme="minorEastAsia" w:cstheme="minorBidi"/>
                <w:b w:val="0"/>
                <w:bCs w:val="0"/>
                <w:noProof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Text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_Toc530122669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4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4E13A095" w14:textId="77777777" w:rsidR="00F806E8" w:rsidRDefault="00E67E69">
          <w:pPr>
            <w:pStyle w:val="TOC2"/>
            <w:tabs>
              <w:tab w:val="left" w:pos="66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noProof/>
              <w:lang w:eastAsia="en-GB"/>
            </w:rPr>
          </w:pPr>
          <w:hyperlink w:anchor="_Toc530122670" w:history="1">
            <w:r w:rsidR="00F806E8" w:rsidRPr="00BF0248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c.</w:t>
            </w:r>
            <w:r w:rsidR="00F806E8">
              <w:rPr>
                <w:rFonts w:eastAsiaTheme="minorEastAsia" w:cstheme="minorBidi"/>
                <w:b w:val="0"/>
                <w:bCs w:val="0"/>
                <w:noProof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Media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_Toc530122670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4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6204627F" w14:textId="77777777" w:rsidR="00F806E8" w:rsidRDefault="00E67E69">
          <w:pPr>
            <w:pStyle w:val="TOC2"/>
            <w:tabs>
              <w:tab w:val="left" w:pos="66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noProof/>
              <w:lang w:eastAsia="en-GB"/>
            </w:rPr>
          </w:pPr>
          <w:hyperlink w:anchor="_Toc530122671" w:history="1">
            <w:r w:rsidR="00F806E8" w:rsidRPr="00BF0248">
              <w:rPr>
                <w:rStyle w:val="Hyperlink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d.</w:t>
            </w:r>
            <w:r w:rsidR="00F806E8">
              <w:rPr>
                <w:rFonts w:eastAsiaTheme="minorEastAsia" w:cstheme="minorBidi"/>
                <w:b w:val="0"/>
                <w:bCs w:val="0"/>
                <w:noProof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Group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_Toc530122671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4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5D439154" w14:textId="77777777" w:rsidR="00F806E8" w:rsidRDefault="00E67E69">
          <w:pPr>
            <w:pStyle w:val="TOC1"/>
            <w:tabs>
              <w:tab w:val="left" w:pos="44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sz w:val="22"/>
              <w:szCs w:val="22"/>
              <w:lang w:eastAsia="en-GB"/>
            </w:rPr>
          </w:pPr>
          <w:hyperlink w:anchor="_Toc530122672" w:history="1">
            <w:r w:rsidR="00F806E8" w:rsidRPr="00BF0248">
              <w:rPr>
                <w:rStyle w:val="Hyperlink"/>
                <w:noProof/>
              </w:rPr>
              <w:t>6.</w:t>
            </w:r>
            <w:r w:rsidR="00F806E8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sz w:val="22"/>
                <w:szCs w:val="22"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Backgrounds and Images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_Toc530122672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5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042B32A3" w14:textId="77777777" w:rsidR="00F806E8" w:rsidRDefault="00E67E69">
          <w:pPr>
            <w:pStyle w:val="TOC1"/>
            <w:tabs>
              <w:tab w:val="left" w:pos="44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sz w:val="22"/>
              <w:szCs w:val="22"/>
              <w:lang w:eastAsia="en-GB"/>
            </w:rPr>
          </w:pPr>
          <w:hyperlink w:anchor="_Toc530122673" w:history="1">
            <w:r w:rsidR="00F806E8" w:rsidRPr="00BF0248">
              <w:rPr>
                <w:rStyle w:val="Hyperlink"/>
                <w:noProof/>
              </w:rPr>
              <w:t>7.</w:t>
            </w:r>
            <w:r w:rsidR="00F806E8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sz w:val="22"/>
                <w:szCs w:val="22"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Editing images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_Toc530122673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6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08425901" w14:textId="77777777" w:rsidR="00F806E8" w:rsidRDefault="00E67E69">
          <w:pPr>
            <w:pStyle w:val="TOC1"/>
            <w:tabs>
              <w:tab w:val="left" w:pos="44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sz w:val="22"/>
              <w:szCs w:val="22"/>
              <w:lang w:eastAsia="en-GB"/>
            </w:rPr>
          </w:pPr>
          <w:hyperlink w:anchor="_Toc530122674" w:history="1">
            <w:r w:rsidR="00F806E8" w:rsidRPr="00BF0248">
              <w:rPr>
                <w:rStyle w:val="Hyperlink"/>
                <w:noProof/>
              </w:rPr>
              <w:t>8.</w:t>
            </w:r>
            <w:r w:rsidR="00F806E8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sz w:val="22"/>
                <w:szCs w:val="22"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Styles and Settings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_Toc530122674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7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745D4145" w14:textId="77777777" w:rsidR="00F806E8" w:rsidRDefault="00E67E69">
          <w:pPr>
            <w:pStyle w:val="TOC1"/>
            <w:tabs>
              <w:tab w:val="left" w:pos="44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sz w:val="22"/>
              <w:szCs w:val="22"/>
              <w:lang w:eastAsia="en-GB"/>
            </w:rPr>
          </w:pPr>
          <w:hyperlink w:anchor="_Toc530122675" w:history="1">
            <w:r w:rsidR="00F806E8" w:rsidRPr="00BF0248">
              <w:rPr>
                <w:rStyle w:val="Hyperlink"/>
                <w:noProof/>
              </w:rPr>
              <w:t>9.</w:t>
            </w:r>
            <w:r w:rsidR="00F806E8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sz w:val="22"/>
                <w:szCs w:val="22"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Options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_Toc530122675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8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389DDFF7" w14:textId="77777777" w:rsidR="00F806E8" w:rsidRDefault="00E67E69">
          <w:pPr>
            <w:pStyle w:val="TOC1"/>
            <w:tabs>
              <w:tab w:val="left" w:pos="66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sz w:val="22"/>
              <w:szCs w:val="22"/>
              <w:lang w:eastAsia="en-GB"/>
            </w:rPr>
          </w:pPr>
          <w:hyperlink w:anchor="_Toc530122676" w:history="1">
            <w:r w:rsidR="00F806E8" w:rsidRPr="00BF0248">
              <w:rPr>
                <w:rStyle w:val="Hyperlink"/>
                <w:noProof/>
              </w:rPr>
              <w:t>10.</w:t>
            </w:r>
            <w:r w:rsidR="00F806E8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sz w:val="22"/>
                <w:szCs w:val="22"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Additional Settings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_Toc530122676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9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1BA5CFCA" w14:textId="77777777" w:rsidR="00F806E8" w:rsidRDefault="00E67E69">
          <w:pPr>
            <w:pStyle w:val="TOC1"/>
            <w:tabs>
              <w:tab w:val="left" w:pos="66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sz w:val="22"/>
              <w:szCs w:val="22"/>
              <w:lang w:eastAsia="en-GB"/>
            </w:rPr>
          </w:pPr>
          <w:hyperlink w:anchor="_Toc530122677" w:history="1">
            <w:r w:rsidR="00F806E8" w:rsidRPr="00BF0248">
              <w:rPr>
                <w:rStyle w:val="Hyperlink"/>
                <w:noProof/>
              </w:rPr>
              <w:t>11.</w:t>
            </w:r>
            <w:r w:rsidR="00F806E8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sz w:val="22"/>
                <w:szCs w:val="22"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Share your Sway with others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_Toc530122677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9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43212FAE" w14:textId="77777777" w:rsidR="00F806E8" w:rsidRDefault="00E67E69">
          <w:pPr>
            <w:pStyle w:val="TOC1"/>
            <w:tabs>
              <w:tab w:val="left" w:pos="66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sz w:val="22"/>
              <w:szCs w:val="22"/>
              <w:lang w:eastAsia="en-GB"/>
            </w:rPr>
          </w:pPr>
          <w:hyperlink w:anchor="_Toc530122678" w:history="1">
            <w:r w:rsidR="00F806E8" w:rsidRPr="00BF0248">
              <w:rPr>
                <w:rStyle w:val="Hyperlink"/>
                <w:noProof/>
              </w:rPr>
              <w:t>12.</w:t>
            </w:r>
            <w:r w:rsidR="00F806E8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sz w:val="22"/>
                <w:szCs w:val="22"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Deleting a Sway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_Toc530122678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10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6B2F01FF" w14:textId="77777777" w:rsidR="00F806E8" w:rsidRDefault="00E67E69">
          <w:pPr>
            <w:pStyle w:val="TOC1"/>
            <w:tabs>
              <w:tab w:val="left" w:pos="660"/>
              <w:tab w:val="right" w:leader="underscore" w:pos="9380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sz w:val="22"/>
              <w:szCs w:val="22"/>
              <w:lang w:eastAsia="en-GB"/>
            </w:rPr>
          </w:pPr>
          <w:hyperlink w:anchor="_Toc530122679" w:history="1">
            <w:r w:rsidR="00F806E8" w:rsidRPr="00BF0248">
              <w:rPr>
                <w:rStyle w:val="Hyperlink"/>
                <w:noProof/>
              </w:rPr>
              <w:t>13.</w:t>
            </w:r>
            <w:r w:rsidR="00F806E8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sz w:val="22"/>
                <w:szCs w:val="22"/>
                <w:lang w:eastAsia="en-GB"/>
              </w:rPr>
              <w:tab/>
            </w:r>
            <w:r w:rsidR="00F806E8" w:rsidRPr="00BF0248">
              <w:rPr>
                <w:rStyle w:val="Hyperlink"/>
                <w:noProof/>
              </w:rPr>
              <w:t>Notes</w:t>
            </w:r>
            <w:r w:rsidR="00F806E8">
              <w:rPr>
                <w:noProof/>
                <w:webHidden/>
              </w:rPr>
              <w:tab/>
            </w:r>
            <w:r w:rsidR="00F806E8">
              <w:rPr>
                <w:noProof/>
                <w:webHidden/>
              </w:rPr>
              <w:fldChar w:fldCharType="begin"/>
            </w:r>
            <w:r w:rsidR="00F806E8">
              <w:rPr>
                <w:noProof/>
                <w:webHidden/>
              </w:rPr>
              <w:instrText xml:space="preserve"> PAGEREF _Toc530122679 \h </w:instrText>
            </w:r>
            <w:r w:rsidR="00F806E8">
              <w:rPr>
                <w:noProof/>
                <w:webHidden/>
              </w:rPr>
            </w:r>
            <w:r w:rsidR="00F806E8">
              <w:rPr>
                <w:noProof/>
                <w:webHidden/>
              </w:rPr>
              <w:fldChar w:fldCharType="separate"/>
            </w:r>
            <w:r w:rsidR="00F806E8">
              <w:rPr>
                <w:noProof/>
                <w:webHidden/>
              </w:rPr>
              <w:t>11</w:t>
            </w:r>
            <w:r w:rsidR="00F806E8">
              <w:rPr>
                <w:noProof/>
                <w:webHidden/>
              </w:rPr>
              <w:fldChar w:fldCharType="end"/>
            </w:r>
          </w:hyperlink>
        </w:p>
        <w:p w14:paraId="056C8109" w14:textId="77777777" w:rsidR="00362158" w:rsidRPr="00DF5922" w:rsidRDefault="008B2DA1" w:rsidP="008B2DA1">
          <w:pPr>
            <w:pStyle w:val="TOC1"/>
            <w:spacing w:line="360" w:lineRule="auto"/>
          </w:pPr>
          <w:r w:rsidRPr="00DF5922">
            <w:fldChar w:fldCharType="end"/>
          </w:r>
        </w:p>
      </w:sdtContent>
    </w:sdt>
    <w:p w14:paraId="2E9EF13D" w14:textId="77777777" w:rsidR="00886EF6" w:rsidRPr="00DF5922" w:rsidRDefault="00886EF6" w:rsidP="00A555AA">
      <w:pPr>
        <w:pStyle w:val="HNormal"/>
        <w:rPr>
          <w:noProof w:val="0"/>
        </w:rPr>
      </w:pPr>
      <w:r w:rsidRPr="00DF5922">
        <w:rPr>
          <w:noProof w:val="0"/>
        </w:rPr>
        <w:br w:type="page"/>
      </w:r>
    </w:p>
    <w:p w14:paraId="22998921" w14:textId="77777777" w:rsidR="00722CB0" w:rsidRPr="00DF5922" w:rsidRDefault="00722CB0" w:rsidP="009E70DE">
      <w:pPr>
        <w:pStyle w:val="Title"/>
      </w:pPr>
      <w:bookmarkStart w:id="0" w:name="_Toc346946489"/>
      <w:bookmarkStart w:id="1" w:name="_Toc346962251"/>
      <w:bookmarkStart w:id="2" w:name="_Toc404759144"/>
      <w:bookmarkStart w:id="3" w:name="_Toc446574682"/>
      <w:bookmarkStart w:id="4" w:name="_Toc529449255"/>
      <w:bookmarkStart w:id="5" w:name="_Toc530122661"/>
      <w:bookmarkStart w:id="6" w:name="_Toc345468021"/>
      <w:r w:rsidRPr="00DF5922">
        <w:lastRenderedPageBreak/>
        <w:t>Introduction</w:t>
      </w:r>
      <w:bookmarkEnd w:id="0"/>
      <w:bookmarkEnd w:id="1"/>
      <w:bookmarkEnd w:id="2"/>
      <w:bookmarkEnd w:id="3"/>
      <w:bookmarkEnd w:id="4"/>
      <w:bookmarkEnd w:id="5"/>
    </w:p>
    <w:p w14:paraId="772E73E7" w14:textId="77777777" w:rsidR="0015466B" w:rsidRPr="00DF5922" w:rsidRDefault="00EC607B" w:rsidP="00A52B7D">
      <w:pPr>
        <w:pStyle w:val="HNormal"/>
        <w:spacing w:line="276" w:lineRule="auto"/>
        <w:rPr>
          <w:noProof w:val="0"/>
        </w:rPr>
      </w:pPr>
      <w:r w:rsidRPr="00DF5922">
        <w:rPr>
          <w:noProof w:val="0"/>
        </w:rPr>
        <w:t xml:space="preserve">Microsoft Sway </w:t>
      </w:r>
      <w:r w:rsidR="008C4518" w:rsidRPr="00DF5922">
        <w:rPr>
          <w:noProof w:val="0"/>
        </w:rPr>
        <w:t xml:space="preserve">is a presentation tool that </w:t>
      </w:r>
      <w:r w:rsidRPr="00DF5922">
        <w:rPr>
          <w:noProof w:val="0"/>
        </w:rPr>
        <w:t xml:space="preserve">allows you to </w:t>
      </w:r>
      <w:r w:rsidR="000D035D" w:rsidRPr="00DF5922">
        <w:rPr>
          <w:noProof w:val="0"/>
        </w:rPr>
        <w:t>create</w:t>
      </w:r>
      <w:r w:rsidR="008C4518" w:rsidRPr="00DF5922">
        <w:rPr>
          <w:noProof w:val="0"/>
        </w:rPr>
        <w:t xml:space="preserve"> </w:t>
      </w:r>
      <w:r w:rsidR="008C77F6" w:rsidRPr="00DF5922">
        <w:rPr>
          <w:noProof w:val="0"/>
        </w:rPr>
        <w:t xml:space="preserve">and </w:t>
      </w:r>
      <w:r w:rsidR="000753E4" w:rsidRPr="00DF5922">
        <w:rPr>
          <w:noProof w:val="0"/>
        </w:rPr>
        <w:t>present</w:t>
      </w:r>
      <w:r w:rsidR="008C77F6" w:rsidRPr="00DF5922">
        <w:rPr>
          <w:noProof w:val="0"/>
        </w:rPr>
        <w:t xml:space="preserve"> </w:t>
      </w:r>
      <w:r w:rsidRPr="00DF5922">
        <w:rPr>
          <w:noProof w:val="0"/>
        </w:rPr>
        <w:t>co</w:t>
      </w:r>
      <w:r w:rsidR="008C4518" w:rsidRPr="00DF5922">
        <w:rPr>
          <w:noProof w:val="0"/>
        </w:rPr>
        <w:t xml:space="preserve">ntent in a truly dynamic format.  In this </w:t>
      </w:r>
      <w:r w:rsidR="00AD315D" w:rsidRPr="00DF5922">
        <w:rPr>
          <w:noProof w:val="0"/>
        </w:rPr>
        <w:t>half-day,</w:t>
      </w:r>
      <w:r w:rsidR="00220BA3" w:rsidRPr="00DF5922">
        <w:rPr>
          <w:noProof w:val="0"/>
        </w:rPr>
        <w:t xml:space="preserve"> </w:t>
      </w:r>
      <w:r w:rsidR="000753E4" w:rsidRPr="00DF5922">
        <w:rPr>
          <w:noProof w:val="0"/>
        </w:rPr>
        <w:t xml:space="preserve">session </w:t>
      </w:r>
      <w:r w:rsidR="00220BA3" w:rsidRPr="00DF5922">
        <w:rPr>
          <w:noProof w:val="0"/>
        </w:rPr>
        <w:t>dele</w:t>
      </w:r>
      <w:r w:rsidR="003D528A" w:rsidRPr="00DF5922">
        <w:rPr>
          <w:noProof w:val="0"/>
        </w:rPr>
        <w:t xml:space="preserve">gates will </w:t>
      </w:r>
      <w:r w:rsidR="00220BA3" w:rsidRPr="00DF5922">
        <w:rPr>
          <w:noProof w:val="0"/>
        </w:rPr>
        <w:t xml:space="preserve">learn </w:t>
      </w:r>
      <w:r w:rsidR="00801C12" w:rsidRPr="00DF5922">
        <w:rPr>
          <w:noProof w:val="0"/>
        </w:rPr>
        <w:t>how to access the application</w:t>
      </w:r>
      <w:r w:rsidR="000753E4" w:rsidRPr="00DF5922">
        <w:rPr>
          <w:noProof w:val="0"/>
        </w:rPr>
        <w:t xml:space="preserve"> and </w:t>
      </w:r>
      <w:r w:rsidR="00801C12" w:rsidRPr="00DF5922">
        <w:rPr>
          <w:noProof w:val="0"/>
        </w:rPr>
        <w:t xml:space="preserve">discover the fundamentals </w:t>
      </w:r>
      <w:r w:rsidR="000753E4" w:rsidRPr="00DF5922">
        <w:rPr>
          <w:noProof w:val="0"/>
        </w:rPr>
        <w:t xml:space="preserve">before going on to </w:t>
      </w:r>
      <w:r w:rsidR="00801C12" w:rsidRPr="00DF5922">
        <w:rPr>
          <w:noProof w:val="0"/>
        </w:rPr>
        <w:t>create and share their Sway</w:t>
      </w:r>
      <w:r w:rsidR="00220BA3" w:rsidRPr="00DF5922">
        <w:rPr>
          <w:noProof w:val="0"/>
        </w:rPr>
        <w:t xml:space="preserve"> with others</w:t>
      </w:r>
      <w:r w:rsidR="003D528A" w:rsidRPr="00DF5922">
        <w:rPr>
          <w:noProof w:val="0"/>
        </w:rPr>
        <w:t>.</w:t>
      </w:r>
    </w:p>
    <w:p w14:paraId="4C21589B" w14:textId="77777777" w:rsidR="0015466B" w:rsidRPr="00DF5922" w:rsidRDefault="0015466B" w:rsidP="00127E34">
      <w:pPr>
        <w:pStyle w:val="H1un-numbered"/>
      </w:pPr>
      <w:bookmarkStart w:id="7" w:name="_Toc446574683"/>
      <w:bookmarkStart w:id="8" w:name="_Toc529449256"/>
      <w:bookmarkStart w:id="9" w:name="_Toc530122662"/>
      <w:r w:rsidRPr="00DF5922">
        <w:t>Objectives</w:t>
      </w:r>
      <w:bookmarkEnd w:id="7"/>
      <w:bookmarkEnd w:id="8"/>
      <w:bookmarkEnd w:id="9"/>
    </w:p>
    <w:p w14:paraId="36511D88" w14:textId="77777777" w:rsidR="003B6A3C" w:rsidRPr="00DF5922" w:rsidRDefault="000D035D" w:rsidP="00904ABC">
      <w:pPr>
        <w:pStyle w:val="HNormal"/>
        <w:rPr>
          <w:noProof w:val="0"/>
        </w:rPr>
      </w:pPr>
      <w:r w:rsidRPr="00DF5922">
        <w:rPr>
          <w:noProof w:val="0"/>
        </w:rPr>
        <w:t xml:space="preserve">By the end of the </w:t>
      </w:r>
      <w:r w:rsidR="00AD315D" w:rsidRPr="00DF5922">
        <w:rPr>
          <w:noProof w:val="0"/>
        </w:rPr>
        <w:t>course,</w:t>
      </w:r>
      <w:r w:rsidR="00AD315D">
        <w:rPr>
          <w:noProof w:val="0"/>
        </w:rPr>
        <w:t xml:space="preserve"> delegates will be able to;</w:t>
      </w:r>
    </w:p>
    <w:p w14:paraId="60E6C179" w14:textId="77777777" w:rsidR="00EC607B" w:rsidRPr="00DF5922" w:rsidRDefault="00C90714" w:rsidP="00252A3A">
      <w:pPr>
        <w:pStyle w:val="HNormal"/>
        <w:numPr>
          <w:ilvl w:val="0"/>
          <w:numId w:val="3"/>
        </w:numPr>
        <w:rPr>
          <w:noProof w:val="0"/>
        </w:rPr>
      </w:pPr>
      <w:r w:rsidRPr="00DF5922">
        <w:rPr>
          <w:noProof w:val="0"/>
        </w:rPr>
        <w:t xml:space="preserve">Log </w:t>
      </w:r>
      <w:r w:rsidR="008C4518" w:rsidRPr="00DF5922">
        <w:rPr>
          <w:noProof w:val="0"/>
        </w:rPr>
        <w:t xml:space="preserve">into MS Sway </w:t>
      </w:r>
      <w:r w:rsidR="000D035D" w:rsidRPr="00DF5922">
        <w:rPr>
          <w:noProof w:val="0"/>
        </w:rPr>
        <w:t>using their University Office 365 account</w:t>
      </w:r>
    </w:p>
    <w:p w14:paraId="0F991B59" w14:textId="77777777" w:rsidR="00EC607B" w:rsidRPr="00DF5922" w:rsidRDefault="008C4518" w:rsidP="00252A3A">
      <w:pPr>
        <w:pStyle w:val="HNormal"/>
        <w:numPr>
          <w:ilvl w:val="0"/>
          <w:numId w:val="3"/>
        </w:numPr>
        <w:rPr>
          <w:noProof w:val="0"/>
        </w:rPr>
      </w:pPr>
      <w:r w:rsidRPr="00DF5922">
        <w:rPr>
          <w:noProof w:val="0"/>
        </w:rPr>
        <w:t xml:space="preserve">Familiarise themselves with the tools and </w:t>
      </w:r>
      <w:r w:rsidR="000D035D" w:rsidRPr="00DF5922">
        <w:rPr>
          <w:noProof w:val="0"/>
        </w:rPr>
        <w:t>processes</w:t>
      </w:r>
      <w:r w:rsidRPr="00DF5922">
        <w:rPr>
          <w:noProof w:val="0"/>
        </w:rPr>
        <w:t xml:space="preserve"> of Sway</w:t>
      </w:r>
    </w:p>
    <w:p w14:paraId="7FBAD761" w14:textId="77777777" w:rsidR="008C4518" w:rsidRPr="00DF5922" w:rsidRDefault="008C4518" w:rsidP="00252A3A">
      <w:pPr>
        <w:pStyle w:val="HNormal"/>
        <w:numPr>
          <w:ilvl w:val="0"/>
          <w:numId w:val="3"/>
        </w:numPr>
        <w:rPr>
          <w:noProof w:val="0"/>
        </w:rPr>
      </w:pPr>
      <w:r w:rsidRPr="00DF5922">
        <w:rPr>
          <w:noProof w:val="0"/>
        </w:rPr>
        <w:t>Create and share their Sway</w:t>
      </w:r>
      <w:r w:rsidR="000D035D" w:rsidRPr="00DF5922">
        <w:rPr>
          <w:noProof w:val="0"/>
        </w:rPr>
        <w:t xml:space="preserve"> with others</w:t>
      </w:r>
    </w:p>
    <w:p w14:paraId="3DE5B154" w14:textId="77777777" w:rsidR="00EC607B" w:rsidRPr="00DF5922" w:rsidRDefault="00EC607B" w:rsidP="00EC607B">
      <w:pPr>
        <w:pStyle w:val="HNormal"/>
        <w:rPr>
          <w:noProof w:val="0"/>
        </w:rPr>
      </w:pPr>
    </w:p>
    <w:p w14:paraId="2FD0BE8E" w14:textId="77777777" w:rsidR="00EC607B" w:rsidRPr="00DF5922" w:rsidRDefault="00EC607B" w:rsidP="00EC607B">
      <w:pPr>
        <w:pStyle w:val="HNormal"/>
        <w:rPr>
          <w:noProof w:val="0"/>
        </w:rPr>
        <w:sectPr w:rsidR="00EC607B" w:rsidRPr="00DF5922" w:rsidSect="003B6A3C">
          <w:footnotePr>
            <w:numRestart w:val="eachSect"/>
          </w:footnotePr>
          <w:pgSz w:w="11907" w:h="16840" w:code="9"/>
          <w:pgMar w:top="1440" w:right="1077" w:bottom="1440" w:left="1440" w:header="709" w:footer="805" w:gutter="0"/>
          <w:paperSrc w:first="7" w:other="7"/>
          <w:pgNumType w:fmt="lowerRoman"/>
          <w:cols w:space="720"/>
          <w:docGrid w:linePitch="299"/>
        </w:sectPr>
      </w:pPr>
    </w:p>
    <w:p w14:paraId="762B1BA9" w14:textId="77777777" w:rsidR="0015466B" w:rsidRPr="00DF5922" w:rsidRDefault="00EC607B" w:rsidP="00EC518B">
      <w:pPr>
        <w:pStyle w:val="Heading1"/>
      </w:pPr>
      <w:bookmarkStart w:id="10" w:name="_Toc529449257"/>
      <w:bookmarkStart w:id="11" w:name="_Toc530122663"/>
      <w:r w:rsidRPr="00DF5922">
        <w:lastRenderedPageBreak/>
        <w:t>Getting Started</w:t>
      </w:r>
      <w:bookmarkEnd w:id="10"/>
      <w:bookmarkEnd w:id="11"/>
    </w:p>
    <w:p w14:paraId="6ED10692" w14:textId="77777777" w:rsidR="00EC607B" w:rsidRPr="00DF5922" w:rsidRDefault="008478AD" w:rsidP="008B2DA1">
      <w:r w:rsidRPr="00DF5922">
        <w:t>Your tutor will direct you to the Office 365 login page</w:t>
      </w:r>
    </w:p>
    <w:p w14:paraId="63F609B2" w14:textId="77777777" w:rsidR="00EC607B" w:rsidRPr="00DF5922" w:rsidRDefault="008478AD" w:rsidP="008478AD">
      <w:pPr>
        <w:pStyle w:val="ListParagraph"/>
        <w:spacing w:after="160" w:line="276" w:lineRule="auto"/>
        <w:rPr>
          <w:rFonts w:ascii="Calibri" w:hAnsi="Calibri" w:cs="Calibri"/>
        </w:rPr>
      </w:pPr>
      <w:r w:rsidRPr="00DF5922">
        <w:rPr>
          <w:noProof/>
          <w:lang w:eastAsia="en-GB"/>
        </w:rPr>
        <w:drawing>
          <wp:inline distT="0" distB="0" distL="0" distR="0" wp14:anchorId="57B8D1C6" wp14:editId="68548832">
            <wp:extent cx="2695594" cy="2870421"/>
            <wp:effectExtent l="19050" t="19050" r="9525" b="2540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32465" cy="290968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EC607B" w:rsidRPr="00DF5922">
        <w:rPr>
          <w:rFonts w:ascii="Calibri" w:hAnsi="Calibri" w:cs="Calibri"/>
        </w:rPr>
        <w:t xml:space="preserve"> </w:t>
      </w:r>
    </w:p>
    <w:p w14:paraId="70DED8D6" w14:textId="77777777" w:rsidR="00EC607B" w:rsidRPr="00DF5922" w:rsidRDefault="00CA6C06" w:rsidP="00E31C9E">
      <w:pPr>
        <w:pStyle w:val="Heading5"/>
        <w:rPr>
          <w:noProof w:val="0"/>
        </w:rPr>
      </w:pPr>
      <w:r w:rsidRPr="00DF5922">
        <w:rPr>
          <w:noProof w:val="0"/>
        </w:rPr>
        <w:t xml:space="preserve">Enter </w:t>
      </w:r>
      <w:r w:rsidR="00191FFF" w:rsidRPr="00DF5922">
        <w:rPr>
          <w:noProof w:val="0"/>
        </w:rPr>
        <w:t>your</w:t>
      </w:r>
      <w:r w:rsidRPr="00DF5922">
        <w:rPr>
          <w:noProof w:val="0"/>
        </w:rPr>
        <w:t xml:space="preserve"> GUID and password </w:t>
      </w:r>
      <w:r w:rsidR="008478AD" w:rsidRPr="00DF5922">
        <w:rPr>
          <w:noProof w:val="0"/>
        </w:rPr>
        <w:t>then sign in.</w:t>
      </w:r>
    </w:p>
    <w:p w14:paraId="30318E84" w14:textId="77777777" w:rsidR="00EC607B" w:rsidRPr="00DF5922" w:rsidRDefault="00B96D48" w:rsidP="00E31C9E">
      <w:pPr>
        <w:pStyle w:val="Heading5"/>
        <w:rPr>
          <w:noProof w:val="0"/>
        </w:rPr>
      </w:pPr>
      <w:r w:rsidRPr="00DF5922">
        <w:rPr>
          <w:noProof w:val="0"/>
        </w:rPr>
        <w:t xml:space="preserve">Choose Sway from the </w:t>
      </w:r>
      <w:r w:rsidR="00E31C9E" w:rsidRPr="00DF5922">
        <w:rPr>
          <w:noProof w:val="0"/>
        </w:rPr>
        <w:t xml:space="preserve">list of available Office 365 </w:t>
      </w:r>
      <w:r w:rsidRPr="00DF5922">
        <w:rPr>
          <w:noProof w:val="0"/>
        </w:rPr>
        <w:t xml:space="preserve">Apps </w:t>
      </w:r>
    </w:p>
    <w:p w14:paraId="783532B2" w14:textId="77777777" w:rsidR="00222167" w:rsidRPr="00DF5922" w:rsidRDefault="00222167" w:rsidP="00222167">
      <w:pPr>
        <w:pStyle w:val="Heading5"/>
        <w:numPr>
          <w:ilvl w:val="0"/>
          <w:numId w:val="0"/>
        </w:numPr>
        <w:ind w:left="567"/>
        <w:rPr>
          <w:i/>
          <w:noProof w:val="0"/>
        </w:rPr>
      </w:pPr>
      <w:r w:rsidRPr="00DF5922">
        <w:rPr>
          <w:i/>
          <w:noProof w:val="0"/>
        </w:rPr>
        <w:t xml:space="preserve">Note: you can also access MS Sway directly at </w:t>
      </w:r>
      <w:r w:rsidRPr="00DF5922">
        <w:rPr>
          <w:b/>
          <w:i/>
          <w:noProof w:val="0"/>
        </w:rPr>
        <w:t>sway.com</w:t>
      </w:r>
    </w:p>
    <w:p w14:paraId="2BE6C137" w14:textId="77777777" w:rsidR="00222167" w:rsidRPr="00DF5922" w:rsidRDefault="00222167" w:rsidP="00222167">
      <w:pPr>
        <w:pStyle w:val="HNormal"/>
        <w:rPr>
          <w:noProof w:val="0"/>
        </w:rPr>
      </w:pPr>
    </w:p>
    <w:p w14:paraId="4E8F19D8" w14:textId="77777777" w:rsidR="00E31C9E" w:rsidRPr="00DF5922" w:rsidRDefault="00E31C9E" w:rsidP="00E31C9E">
      <w:pPr>
        <w:pStyle w:val="HNormal"/>
        <w:rPr>
          <w:noProof w:val="0"/>
        </w:rPr>
      </w:pPr>
    </w:p>
    <w:p w14:paraId="62DF5C84" w14:textId="77777777" w:rsidR="0015466B" w:rsidRPr="00DF5922" w:rsidRDefault="0035281B" w:rsidP="00054467">
      <w:pPr>
        <w:pStyle w:val="ListParagraph"/>
        <w:spacing w:after="160" w:line="276" w:lineRule="auto"/>
        <w:rPr>
          <w:rFonts w:ascii="Calibri" w:hAnsi="Calibri" w:cs="Calibri"/>
        </w:rPr>
      </w:pPr>
      <w:r w:rsidRPr="00DF5922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DF9DC41" wp14:editId="45836747">
                <wp:simplePos x="0" y="0"/>
                <wp:positionH relativeFrom="column">
                  <wp:posOffset>3227954</wp:posOffset>
                </wp:positionH>
                <wp:positionV relativeFrom="paragraph">
                  <wp:posOffset>984803</wp:posOffset>
                </wp:positionV>
                <wp:extent cx="564295" cy="532213"/>
                <wp:effectExtent l="0" t="0" r="26670" b="20320"/>
                <wp:wrapNone/>
                <wp:docPr id="31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4295" cy="53221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BFF2B63" id="Oval 31" o:spid="_x0000_s1026" style="position:absolute;margin-left:254.15pt;margin-top:77.55pt;width:44.45pt;height:41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" filled="f" strokecolor="red" strokeweight="2pt"/>
            </w:pict>
          </mc:Fallback>
        </mc:AlternateContent>
      </w:r>
      <w:r w:rsidR="00B96D48" w:rsidRPr="00DF5922">
        <w:rPr>
          <w:noProof/>
          <w:lang w:eastAsia="en-GB"/>
        </w:rPr>
        <w:drawing>
          <wp:inline distT="0" distB="0" distL="0" distR="0" wp14:anchorId="5D1DFB70" wp14:editId="6243E010">
            <wp:extent cx="5125800" cy="2210463"/>
            <wp:effectExtent l="19050" t="19050" r="17780" b="184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80837" cy="232044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DED271F" w14:textId="77777777" w:rsidR="00970017" w:rsidRPr="00DF5922" w:rsidRDefault="00970017" w:rsidP="00054467">
      <w:pPr>
        <w:pStyle w:val="ListParagraph"/>
        <w:spacing w:after="160" w:line="276" w:lineRule="auto"/>
        <w:rPr>
          <w:rFonts w:ascii="Calibri" w:hAnsi="Calibri" w:cs="Calibri"/>
        </w:rPr>
      </w:pPr>
    </w:p>
    <w:p w14:paraId="7E028AB4" w14:textId="77777777" w:rsidR="00970017" w:rsidRPr="00DF5922" w:rsidRDefault="00970017" w:rsidP="00054467">
      <w:pPr>
        <w:pStyle w:val="ListParagraph"/>
        <w:spacing w:after="160" w:line="276" w:lineRule="auto"/>
        <w:rPr>
          <w:rFonts w:ascii="Calibri" w:hAnsi="Calibri" w:cs="Calibri"/>
        </w:rPr>
      </w:pPr>
      <w:r w:rsidRPr="00DF5922">
        <w:rPr>
          <w:noProof/>
          <w:lang w:eastAsia="en-GB"/>
        </w:rPr>
        <w:lastRenderedPageBreak/>
        <w:drawing>
          <wp:inline distT="0" distB="0" distL="0" distR="0" wp14:anchorId="60F7A0A0" wp14:editId="16D9F9A9">
            <wp:extent cx="4770783" cy="2643489"/>
            <wp:effectExtent l="19050" t="19050" r="10795" b="2413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31501" cy="267713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900F4E" w14:textId="77777777" w:rsidR="00EC607B" w:rsidRPr="00DF5922" w:rsidRDefault="00054467" w:rsidP="00EC607B">
      <w:pPr>
        <w:pStyle w:val="Heading1"/>
      </w:pPr>
      <w:bookmarkStart w:id="12" w:name="_Toc529449258"/>
      <w:bookmarkStart w:id="13" w:name="_Toc530122664"/>
      <w:bookmarkEnd w:id="6"/>
      <w:r w:rsidRPr="00DF5922">
        <w:t>Creating a New Sway</w:t>
      </w:r>
      <w:bookmarkEnd w:id="12"/>
      <w:bookmarkEnd w:id="13"/>
    </w:p>
    <w:p w14:paraId="2BA7FD2D" w14:textId="77777777" w:rsidR="001747F9" w:rsidRPr="00DF5922" w:rsidRDefault="00C021CF" w:rsidP="003C4434">
      <w:pPr>
        <w:ind w:left="360"/>
      </w:pPr>
      <w:r w:rsidRPr="00DF5922">
        <w:t>There are currently</w:t>
      </w:r>
      <w:r w:rsidR="001747F9" w:rsidRPr="00DF5922">
        <w:t xml:space="preserve"> three ways to create</w:t>
      </w:r>
      <w:r w:rsidRPr="00DF5922">
        <w:t xml:space="preserve"> a Sway</w:t>
      </w:r>
    </w:p>
    <w:p w14:paraId="66A87904" w14:textId="77777777" w:rsidR="00970017" w:rsidRPr="00DF5922" w:rsidRDefault="00970017" w:rsidP="00211281">
      <w:pPr>
        <w:pStyle w:val="HNormal"/>
        <w:ind w:left="720"/>
        <w:rPr>
          <w:noProof w:val="0"/>
        </w:rPr>
      </w:pPr>
      <w:r w:rsidRPr="00DF5922">
        <w:rPr>
          <w:lang w:eastAsia="en-GB"/>
        </w:rPr>
        <w:drawing>
          <wp:inline distT="0" distB="0" distL="0" distR="0" wp14:anchorId="434B9293" wp14:editId="4542E47F">
            <wp:extent cx="4876788" cy="511610"/>
            <wp:effectExtent l="0" t="0" r="635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2450" cy="590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78E34" w14:textId="77777777" w:rsidR="00970017" w:rsidRPr="00DF5922" w:rsidRDefault="00970017" w:rsidP="003C4434">
      <w:pPr>
        <w:pStyle w:val="Heading5"/>
        <w:numPr>
          <w:ilvl w:val="0"/>
          <w:numId w:val="25"/>
        </w:numPr>
        <w:rPr>
          <w:noProof w:val="0"/>
        </w:rPr>
      </w:pPr>
      <w:r w:rsidRPr="00DF5922">
        <w:rPr>
          <w:b/>
          <w:noProof w:val="0"/>
        </w:rPr>
        <w:t>Create New</w:t>
      </w:r>
      <w:r w:rsidRPr="00DF5922">
        <w:rPr>
          <w:noProof w:val="0"/>
        </w:rPr>
        <w:t xml:space="preserve"> lets you start</w:t>
      </w:r>
      <w:r w:rsidR="00B71EBB" w:rsidRPr="00DF5922">
        <w:rPr>
          <w:noProof w:val="0"/>
        </w:rPr>
        <w:t xml:space="preserve"> a new Sway</w:t>
      </w:r>
      <w:r w:rsidRPr="00DF5922">
        <w:rPr>
          <w:noProof w:val="0"/>
        </w:rPr>
        <w:t xml:space="preserve"> from scratch</w:t>
      </w:r>
      <w:r w:rsidR="00B71EBB" w:rsidRPr="00DF5922">
        <w:rPr>
          <w:noProof w:val="0"/>
        </w:rPr>
        <w:t>.</w:t>
      </w:r>
    </w:p>
    <w:p w14:paraId="3657557B" w14:textId="77777777" w:rsidR="00970017" w:rsidRPr="00DF5922" w:rsidRDefault="00612102" w:rsidP="003C4434">
      <w:pPr>
        <w:pStyle w:val="Heading5"/>
        <w:numPr>
          <w:ilvl w:val="0"/>
          <w:numId w:val="25"/>
        </w:numPr>
        <w:rPr>
          <w:noProof w:val="0"/>
        </w:rPr>
      </w:pPr>
      <w:r w:rsidRPr="00DF5922">
        <w:rPr>
          <w:b/>
          <w:noProof w:val="0"/>
        </w:rPr>
        <w:t>Start</w:t>
      </w:r>
      <w:r w:rsidR="00970017" w:rsidRPr="00DF5922">
        <w:rPr>
          <w:b/>
          <w:noProof w:val="0"/>
        </w:rPr>
        <w:t xml:space="preserve"> from a topic</w:t>
      </w:r>
      <w:r w:rsidR="00970017" w:rsidRPr="00DF5922">
        <w:rPr>
          <w:noProof w:val="0"/>
        </w:rPr>
        <w:t xml:space="preserve"> offers a search list </w:t>
      </w:r>
      <w:r w:rsidRPr="00DF5922">
        <w:rPr>
          <w:noProof w:val="0"/>
        </w:rPr>
        <w:t xml:space="preserve">of template topics </w:t>
      </w:r>
      <w:r w:rsidR="00970017" w:rsidRPr="00DF5922">
        <w:rPr>
          <w:noProof w:val="0"/>
        </w:rPr>
        <w:t>that help you produce a quick and professional Sway</w:t>
      </w:r>
      <w:r w:rsidR="00605E2F" w:rsidRPr="00DF5922">
        <w:rPr>
          <w:noProof w:val="0"/>
        </w:rPr>
        <w:t xml:space="preserve">. Examples of popular templates are shown </w:t>
      </w:r>
      <w:r w:rsidR="00B71EBB" w:rsidRPr="00DF5922">
        <w:rPr>
          <w:noProof w:val="0"/>
        </w:rPr>
        <w:t xml:space="preserve">here </w:t>
      </w:r>
      <w:r w:rsidRPr="00DF5922">
        <w:rPr>
          <w:noProof w:val="0"/>
        </w:rPr>
        <w:t xml:space="preserve">too </w:t>
      </w:r>
      <w:r w:rsidR="00605E2F" w:rsidRPr="00DF5922">
        <w:rPr>
          <w:noProof w:val="0"/>
        </w:rPr>
        <w:t xml:space="preserve">as </w:t>
      </w:r>
      <w:r w:rsidR="004C4A90" w:rsidRPr="00DF5922">
        <w:rPr>
          <w:noProof w:val="0"/>
        </w:rPr>
        <w:t xml:space="preserve">well as </w:t>
      </w:r>
      <w:r w:rsidR="00605E2F" w:rsidRPr="00DF5922">
        <w:rPr>
          <w:noProof w:val="0"/>
        </w:rPr>
        <w:t>are inspirational</w:t>
      </w:r>
      <w:r w:rsidRPr="00DF5922">
        <w:rPr>
          <w:noProof w:val="0"/>
        </w:rPr>
        <w:t xml:space="preserve"> </w:t>
      </w:r>
      <w:r w:rsidR="004C4A90" w:rsidRPr="00DF5922">
        <w:rPr>
          <w:noProof w:val="0"/>
        </w:rPr>
        <w:t xml:space="preserve">Sways </w:t>
      </w:r>
      <w:r w:rsidR="005325C0" w:rsidRPr="00DF5922">
        <w:rPr>
          <w:noProof w:val="0"/>
        </w:rPr>
        <w:t>on</w:t>
      </w:r>
      <w:r w:rsidRPr="00DF5922">
        <w:rPr>
          <w:noProof w:val="0"/>
        </w:rPr>
        <w:t xml:space="preserve"> </w:t>
      </w:r>
      <w:r w:rsidR="004C4A90" w:rsidRPr="00DF5922">
        <w:rPr>
          <w:noProof w:val="0"/>
        </w:rPr>
        <w:t>how to use</w:t>
      </w:r>
      <w:r w:rsidRPr="00DF5922">
        <w:rPr>
          <w:noProof w:val="0"/>
        </w:rPr>
        <w:t xml:space="preserve"> Sway</w:t>
      </w:r>
      <w:r w:rsidR="004C4A90" w:rsidRPr="00DF5922">
        <w:rPr>
          <w:noProof w:val="0"/>
        </w:rPr>
        <w:t>!</w:t>
      </w:r>
    </w:p>
    <w:p w14:paraId="4F771B6F" w14:textId="77777777" w:rsidR="00EC607B" w:rsidRPr="00DF5922" w:rsidRDefault="00970017" w:rsidP="003C4434">
      <w:pPr>
        <w:pStyle w:val="Heading5"/>
        <w:numPr>
          <w:ilvl w:val="0"/>
          <w:numId w:val="25"/>
        </w:numPr>
        <w:rPr>
          <w:i/>
          <w:noProof w:val="0"/>
        </w:rPr>
      </w:pPr>
      <w:r w:rsidRPr="00DF5922">
        <w:rPr>
          <w:b/>
          <w:noProof w:val="0"/>
        </w:rPr>
        <w:t>Start from a document</w:t>
      </w:r>
      <w:r w:rsidRPr="00DF5922">
        <w:rPr>
          <w:noProof w:val="0"/>
        </w:rPr>
        <w:t xml:space="preserve"> opens Windows explorer and lets you </w:t>
      </w:r>
      <w:r w:rsidR="00612102" w:rsidRPr="00DF5922">
        <w:rPr>
          <w:noProof w:val="0"/>
        </w:rPr>
        <w:t xml:space="preserve">select a </w:t>
      </w:r>
      <w:r w:rsidR="00B048C2" w:rsidRPr="00DF5922">
        <w:rPr>
          <w:noProof w:val="0"/>
        </w:rPr>
        <w:t xml:space="preserve">saved </w:t>
      </w:r>
      <w:r w:rsidR="00612102" w:rsidRPr="00DF5922">
        <w:rPr>
          <w:noProof w:val="0"/>
        </w:rPr>
        <w:t xml:space="preserve">file </w:t>
      </w:r>
      <w:r w:rsidR="00FB7534" w:rsidRPr="00DF5922">
        <w:rPr>
          <w:noProof w:val="0"/>
        </w:rPr>
        <w:t xml:space="preserve">to be used </w:t>
      </w:r>
      <w:r w:rsidR="005325C0" w:rsidRPr="00DF5922">
        <w:rPr>
          <w:noProof w:val="0"/>
        </w:rPr>
        <w:t>for</w:t>
      </w:r>
      <w:r w:rsidR="00612102" w:rsidRPr="00DF5922">
        <w:rPr>
          <w:noProof w:val="0"/>
        </w:rPr>
        <w:t xml:space="preserve"> the main content for</w:t>
      </w:r>
      <w:r w:rsidRPr="00DF5922">
        <w:rPr>
          <w:noProof w:val="0"/>
        </w:rPr>
        <w:t xml:space="preserve"> your Sway</w:t>
      </w:r>
      <w:r w:rsidR="00FB7534" w:rsidRPr="00DF5922">
        <w:rPr>
          <w:noProof w:val="0"/>
        </w:rPr>
        <w:t xml:space="preserve">.  This is not always </w:t>
      </w:r>
      <w:r w:rsidR="005325C0" w:rsidRPr="00DF5922">
        <w:rPr>
          <w:noProof w:val="0"/>
        </w:rPr>
        <w:t>the best</w:t>
      </w:r>
      <w:r w:rsidR="00FB7534" w:rsidRPr="00DF5922">
        <w:rPr>
          <w:noProof w:val="0"/>
        </w:rPr>
        <w:t xml:space="preserve"> </w:t>
      </w:r>
      <w:r w:rsidR="00AD315D" w:rsidRPr="00DF5922">
        <w:rPr>
          <w:noProof w:val="0"/>
        </w:rPr>
        <w:t>option,</w:t>
      </w:r>
      <w:r w:rsidR="00FB7534" w:rsidRPr="00DF5922">
        <w:rPr>
          <w:noProof w:val="0"/>
        </w:rPr>
        <w:t xml:space="preserve"> as </w:t>
      </w:r>
      <w:r w:rsidR="003C4434" w:rsidRPr="00DF5922">
        <w:rPr>
          <w:noProof w:val="0"/>
        </w:rPr>
        <w:t xml:space="preserve">more often than not </w:t>
      </w:r>
      <w:r w:rsidR="00FB7534" w:rsidRPr="00DF5922">
        <w:rPr>
          <w:noProof w:val="0"/>
        </w:rPr>
        <w:t xml:space="preserve">you </w:t>
      </w:r>
      <w:r w:rsidR="005325C0" w:rsidRPr="00DF5922">
        <w:rPr>
          <w:noProof w:val="0"/>
        </w:rPr>
        <w:t>will</w:t>
      </w:r>
      <w:r w:rsidR="00FB7534" w:rsidRPr="00DF5922">
        <w:rPr>
          <w:noProof w:val="0"/>
        </w:rPr>
        <w:t xml:space="preserve"> have </w:t>
      </w:r>
      <w:r w:rsidR="004C4A90" w:rsidRPr="00DF5922">
        <w:rPr>
          <w:noProof w:val="0"/>
        </w:rPr>
        <w:t xml:space="preserve">a lot of </w:t>
      </w:r>
      <w:r w:rsidR="005325C0" w:rsidRPr="00DF5922">
        <w:rPr>
          <w:noProof w:val="0"/>
        </w:rPr>
        <w:t>additional editing to do here.</w:t>
      </w:r>
    </w:p>
    <w:p w14:paraId="276463AB" w14:textId="77777777" w:rsidR="00612102" w:rsidRPr="00DF5922" w:rsidRDefault="00612102" w:rsidP="00612102">
      <w:pPr>
        <w:pStyle w:val="HNormal"/>
        <w:rPr>
          <w:noProof w:val="0"/>
        </w:rPr>
      </w:pPr>
    </w:p>
    <w:bookmarkStart w:id="14" w:name="_Toc529449259"/>
    <w:bookmarkStart w:id="15" w:name="_Toc530122665"/>
    <w:p w14:paraId="515051A4" w14:textId="77777777" w:rsidR="00EC607B" w:rsidRPr="00DF5922" w:rsidRDefault="008B6495" w:rsidP="00C021CF">
      <w:pPr>
        <w:pStyle w:val="Heading1"/>
      </w:pPr>
      <w:r w:rsidRPr="00DF5922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244C6D6" wp14:editId="138CCC66">
                <wp:simplePos x="0" y="0"/>
                <wp:positionH relativeFrom="column">
                  <wp:posOffset>222250</wp:posOffset>
                </wp:positionH>
                <wp:positionV relativeFrom="paragraph">
                  <wp:posOffset>376748</wp:posOffset>
                </wp:positionV>
                <wp:extent cx="421419" cy="381663"/>
                <wp:effectExtent l="0" t="0" r="17145" b="18415"/>
                <wp:wrapNone/>
                <wp:docPr id="10" name="Ova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419" cy="38166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5A03055" id="Oval 10" o:spid="_x0000_s1026" style="position:absolute;margin-left:17.5pt;margin-top:29.65pt;width:33.2pt;height:30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" filled="f" strokecolor="#c54520 [3206]" strokeweight="2pt"/>
            </w:pict>
          </mc:Fallback>
        </mc:AlternateContent>
      </w:r>
      <w:r w:rsidR="000B220F" w:rsidRPr="00DF5922">
        <w:t>Storyline</w:t>
      </w:r>
      <w:bookmarkEnd w:id="14"/>
      <w:bookmarkEnd w:id="15"/>
    </w:p>
    <w:p w14:paraId="1158D51A" w14:textId="77777777" w:rsidR="008B6495" w:rsidRPr="00DF5922" w:rsidRDefault="008B6495" w:rsidP="00305A33">
      <w:pPr>
        <w:pStyle w:val="HNormal"/>
        <w:spacing w:after="0" w:line="276" w:lineRule="auto"/>
        <w:rPr>
          <w:noProof w:val="0"/>
        </w:rPr>
      </w:pPr>
      <w:r w:rsidRPr="00DF5922">
        <w:rPr>
          <w:lang w:eastAsia="en-GB"/>
        </w:rPr>
        <w:drawing>
          <wp:inline distT="0" distB="0" distL="0" distR="0" wp14:anchorId="1B8A1191" wp14:editId="1AD0971C">
            <wp:extent cx="5462241" cy="1559560"/>
            <wp:effectExtent l="19050" t="19050" r="24765" b="2159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88923" cy="159573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F3F5BA" w14:textId="77777777" w:rsidR="00305A33" w:rsidRPr="00DF5922" w:rsidRDefault="000B220F" w:rsidP="00305A33">
      <w:pPr>
        <w:pStyle w:val="HNormal"/>
        <w:spacing w:after="0" w:line="276" w:lineRule="auto"/>
        <w:rPr>
          <w:noProof w:val="0"/>
        </w:rPr>
      </w:pPr>
      <w:r w:rsidRPr="00DF5922">
        <w:rPr>
          <w:noProof w:val="0"/>
        </w:rPr>
        <w:t xml:space="preserve">The Storyline is where </w:t>
      </w:r>
      <w:r w:rsidR="00711C9A" w:rsidRPr="00DF5922">
        <w:rPr>
          <w:noProof w:val="0"/>
        </w:rPr>
        <w:t>you</w:t>
      </w:r>
      <w:r w:rsidRPr="00DF5922">
        <w:rPr>
          <w:noProof w:val="0"/>
        </w:rPr>
        <w:t xml:space="preserve"> add content to your Sway.  Backgrounds</w:t>
      </w:r>
      <w:r w:rsidR="00E5123C" w:rsidRPr="00DF5922">
        <w:rPr>
          <w:noProof w:val="0"/>
        </w:rPr>
        <w:t xml:space="preserve">, text, images, video and </w:t>
      </w:r>
      <w:r w:rsidR="00612102" w:rsidRPr="00DF5922">
        <w:rPr>
          <w:noProof w:val="0"/>
        </w:rPr>
        <w:t xml:space="preserve">more can be </w:t>
      </w:r>
      <w:r w:rsidRPr="00DF5922">
        <w:rPr>
          <w:noProof w:val="0"/>
        </w:rPr>
        <w:t xml:space="preserve">added </w:t>
      </w:r>
      <w:r w:rsidR="00612102" w:rsidRPr="00DF5922">
        <w:rPr>
          <w:noProof w:val="0"/>
        </w:rPr>
        <w:t>using</w:t>
      </w:r>
      <w:r w:rsidRPr="00DF5922">
        <w:rPr>
          <w:noProof w:val="0"/>
        </w:rPr>
        <w:t xml:space="preserve"> a system of </w:t>
      </w:r>
      <w:r w:rsidR="00044313" w:rsidRPr="00DF5922">
        <w:rPr>
          <w:b/>
          <w:noProof w:val="0"/>
        </w:rPr>
        <w:t>C</w:t>
      </w:r>
      <w:r w:rsidRPr="00DF5922">
        <w:rPr>
          <w:b/>
          <w:noProof w:val="0"/>
        </w:rPr>
        <w:t>ards</w:t>
      </w:r>
      <w:r w:rsidRPr="00DF5922">
        <w:rPr>
          <w:i/>
          <w:noProof w:val="0"/>
        </w:rPr>
        <w:t>.</w:t>
      </w:r>
      <w:r w:rsidR="00305A33" w:rsidRPr="00DF5922">
        <w:rPr>
          <w:noProof w:val="0"/>
        </w:rPr>
        <w:t xml:space="preserve"> Cards are the building blocks of Sway and can contain a single item or a </w:t>
      </w:r>
      <w:r w:rsidR="00E5123C" w:rsidRPr="00DF5922">
        <w:rPr>
          <w:noProof w:val="0"/>
        </w:rPr>
        <w:t xml:space="preserve">group </w:t>
      </w:r>
      <w:r w:rsidR="00305A33" w:rsidRPr="00DF5922">
        <w:rPr>
          <w:noProof w:val="0"/>
        </w:rPr>
        <w:t>of items.</w:t>
      </w:r>
    </w:p>
    <w:p w14:paraId="0526ABA7" w14:textId="77777777" w:rsidR="000B220F" w:rsidRPr="00DF5922" w:rsidRDefault="000B220F" w:rsidP="000B220F">
      <w:pPr>
        <w:pStyle w:val="HNormal"/>
        <w:rPr>
          <w:noProof w:val="0"/>
        </w:rPr>
      </w:pPr>
    </w:p>
    <w:bookmarkStart w:id="16" w:name="_Toc530122666"/>
    <w:bookmarkStart w:id="17" w:name="_Toc529449260"/>
    <w:p w14:paraId="3793D94B" w14:textId="77777777" w:rsidR="003C2C5D" w:rsidRPr="00DF5922" w:rsidRDefault="008B6495" w:rsidP="00C021CF">
      <w:pPr>
        <w:pStyle w:val="Heading1"/>
      </w:pPr>
      <w:r w:rsidRPr="00DF5922"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F41BFD3" wp14:editId="2868D367">
                <wp:simplePos x="0" y="0"/>
                <wp:positionH relativeFrom="column">
                  <wp:posOffset>452645</wp:posOffset>
                </wp:positionH>
                <wp:positionV relativeFrom="paragraph">
                  <wp:posOffset>368935</wp:posOffset>
                </wp:positionV>
                <wp:extent cx="373711" cy="333928"/>
                <wp:effectExtent l="0" t="0" r="26670" b="28575"/>
                <wp:wrapNone/>
                <wp:docPr id="21" name="Oval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711" cy="333928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C5452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D9D186A" id="Oval 21" o:spid="_x0000_s1026" style="position:absolute;margin-left:35.65pt;margin-top:29.05pt;width:29.45pt;height:26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" filled="f" strokecolor="#c54520" strokeweight="2pt"/>
            </w:pict>
          </mc:Fallback>
        </mc:AlternateContent>
      </w:r>
      <w:r w:rsidR="003C2C5D" w:rsidRPr="00DF5922">
        <w:t>Design</w:t>
      </w:r>
      <w:bookmarkEnd w:id="16"/>
    </w:p>
    <w:p w14:paraId="3E03F1DB" w14:textId="77777777" w:rsidR="008B6495" w:rsidRPr="00DF5922" w:rsidRDefault="008B6495" w:rsidP="00D044B0">
      <w:pPr>
        <w:pStyle w:val="HNormal"/>
        <w:rPr>
          <w:noProof w:val="0"/>
        </w:rPr>
      </w:pPr>
      <w:r w:rsidRPr="00DF5922">
        <w:rPr>
          <w:lang w:eastAsia="en-GB"/>
        </w:rPr>
        <w:drawing>
          <wp:inline distT="0" distB="0" distL="0" distR="0" wp14:anchorId="5882D069" wp14:editId="2D823C9D">
            <wp:extent cx="4572000" cy="1964771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32202" cy="1990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22FB5" w14:textId="77777777" w:rsidR="00B835A6" w:rsidRPr="00DF5922" w:rsidRDefault="00FB7534" w:rsidP="008B6495">
      <w:pPr>
        <w:pStyle w:val="HNormal"/>
        <w:rPr>
          <w:noProof w:val="0"/>
        </w:rPr>
      </w:pPr>
      <w:r w:rsidRPr="00DF5922">
        <w:rPr>
          <w:noProof w:val="0"/>
        </w:rPr>
        <w:t xml:space="preserve">The Design tab </w:t>
      </w:r>
      <w:r w:rsidR="00B835A6" w:rsidRPr="00DF5922">
        <w:rPr>
          <w:noProof w:val="0"/>
        </w:rPr>
        <w:t>gives an overview of</w:t>
      </w:r>
      <w:r w:rsidR="008B6495" w:rsidRPr="00DF5922">
        <w:rPr>
          <w:noProof w:val="0"/>
        </w:rPr>
        <w:t xml:space="preserve"> how your sway look </w:t>
      </w:r>
      <w:r w:rsidR="00B835A6" w:rsidRPr="00DF5922">
        <w:rPr>
          <w:noProof w:val="0"/>
        </w:rPr>
        <w:t xml:space="preserve">as well as access to the various design options available including </w:t>
      </w:r>
      <w:r w:rsidR="008B6495" w:rsidRPr="00DF5922">
        <w:rPr>
          <w:b/>
          <w:noProof w:val="0"/>
        </w:rPr>
        <w:t>Styles</w:t>
      </w:r>
      <w:r w:rsidR="008B6495" w:rsidRPr="00DF5922">
        <w:rPr>
          <w:noProof w:val="0"/>
        </w:rPr>
        <w:t xml:space="preserve"> </w:t>
      </w:r>
      <w:r w:rsidR="00B835A6" w:rsidRPr="00DF5922">
        <w:rPr>
          <w:noProof w:val="0"/>
        </w:rPr>
        <w:t xml:space="preserve">and </w:t>
      </w:r>
      <w:r w:rsidR="00B835A6" w:rsidRPr="00DF5922">
        <w:rPr>
          <w:b/>
          <w:noProof w:val="0"/>
        </w:rPr>
        <w:t>Share</w:t>
      </w:r>
      <w:r w:rsidR="00B835A6" w:rsidRPr="00DF5922">
        <w:rPr>
          <w:noProof w:val="0"/>
        </w:rPr>
        <w:t xml:space="preserve"> </w:t>
      </w:r>
      <w:r w:rsidR="008B6495" w:rsidRPr="00DF5922">
        <w:rPr>
          <w:noProof w:val="0"/>
        </w:rPr>
        <w:t>options</w:t>
      </w:r>
      <w:r w:rsidR="0023763F" w:rsidRPr="00DF5922">
        <w:rPr>
          <w:noProof w:val="0"/>
        </w:rPr>
        <w:t>.</w:t>
      </w:r>
      <w:r w:rsidRPr="00DF5922">
        <w:rPr>
          <w:noProof w:val="0"/>
        </w:rPr>
        <w:t xml:space="preserve"> </w:t>
      </w:r>
      <w:r w:rsidR="005325C0" w:rsidRPr="00DF5922">
        <w:rPr>
          <w:noProof w:val="0"/>
        </w:rPr>
        <w:t xml:space="preserve"> </w:t>
      </w:r>
      <w:r w:rsidR="00EE6142" w:rsidRPr="00DF5922">
        <w:rPr>
          <w:noProof w:val="0"/>
        </w:rPr>
        <w:t>(</w:t>
      </w:r>
      <w:r w:rsidR="005325C0" w:rsidRPr="00DF5922">
        <w:rPr>
          <w:i/>
          <w:noProof w:val="0"/>
        </w:rPr>
        <w:t>More on styles later in these notes</w:t>
      </w:r>
      <w:r w:rsidR="00EE6142" w:rsidRPr="00DF5922">
        <w:rPr>
          <w:i/>
          <w:noProof w:val="0"/>
        </w:rPr>
        <w:t>)</w:t>
      </w:r>
      <w:r w:rsidR="005325C0" w:rsidRPr="00DF5922">
        <w:rPr>
          <w:noProof w:val="0"/>
        </w:rPr>
        <w:t>.</w:t>
      </w:r>
      <w:r w:rsidR="00B835A6" w:rsidRPr="00DF5922">
        <w:rPr>
          <w:noProof w:val="0"/>
        </w:rPr>
        <w:t xml:space="preserve"> Selecting </w:t>
      </w:r>
      <w:r w:rsidR="00B835A6" w:rsidRPr="00DF5922">
        <w:rPr>
          <w:b/>
          <w:noProof w:val="0"/>
        </w:rPr>
        <w:t>Play</w:t>
      </w:r>
      <w:r w:rsidR="00B835A6" w:rsidRPr="00DF5922">
        <w:rPr>
          <w:noProof w:val="0"/>
        </w:rPr>
        <w:t xml:space="preserve"> will run the Sway as </w:t>
      </w:r>
      <w:r w:rsidR="00AD315D" w:rsidRPr="00DF5922">
        <w:rPr>
          <w:noProof w:val="0"/>
        </w:rPr>
        <w:t>your viewers will see it</w:t>
      </w:r>
      <w:r w:rsidR="00B835A6" w:rsidRPr="00DF5922">
        <w:rPr>
          <w:noProof w:val="0"/>
        </w:rPr>
        <w:t>.</w:t>
      </w:r>
    </w:p>
    <w:p w14:paraId="29CD01BB" w14:textId="77777777" w:rsidR="008B6495" w:rsidRPr="00DF5922" w:rsidRDefault="00B835A6" w:rsidP="008B6495">
      <w:pPr>
        <w:pStyle w:val="HNormal"/>
        <w:rPr>
          <w:noProof w:val="0"/>
        </w:rPr>
      </w:pPr>
      <w:r w:rsidRPr="00DF5922">
        <w:rPr>
          <w:lang w:eastAsia="en-GB"/>
        </w:rPr>
        <w:drawing>
          <wp:inline distT="0" distB="0" distL="0" distR="0" wp14:anchorId="785C1F29" wp14:editId="012456B8">
            <wp:extent cx="1546768" cy="548640"/>
            <wp:effectExtent l="19050" t="19050" r="15875" b="22860"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93993" cy="60086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DF5922">
        <w:rPr>
          <w:noProof w:val="0"/>
        </w:rPr>
        <w:t xml:space="preserve"> </w:t>
      </w:r>
    </w:p>
    <w:p w14:paraId="38C827A5" w14:textId="77777777" w:rsidR="00B835A6" w:rsidRPr="00DF5922" w:rsidRDefault="00B835A6" w:rsidP="008B6495">
      <w:pPr>
        <w:pStyle w:val="HNormal"/>
        <w:rPr>
          <w:noProof w:val="0"/>
        </w:rPr>
      </w:pPr>
    </w:p>
    <w:p w14:paraId="71A5AE12" w14:textId="77777777" w:rsidR="00EC607B" w:rsidRPr="00DF5922" w:rsidRDefault="00EC607B" w:rsidP="00FB7534">
      <w:pPr>
        <w:pStyle w:val="Heading1"/>
        <w:spacing w:before="240"/>
      </w:pPr>
      <w:bookmarkStart w:id="18" w:name="_Toc530122667"/>
      <w:r w:rsidRPr="00DF5922">
        <w:t>Adding Content</w:t>
      </w:r>
      <w:bookmarkEnd w:id="17"/>
      <w:bookmarkEnd w:id="18"/>
      <w:r w:rsidRPr="00DF5922">
        <w:t xml:space="preserve"> </w:t>
      </w:r>
    </w:p>
    <w:p w14:paraId="7C13CD2A" w14:textId="77777777" w:rsidR="00EC607B" w:rsidRPr="00DF5922" w:rsidRDefault="00EC607B" w:rsidP="005C3C76">
      <w:pPr>
        <w:pStyle w:val="HNormal"/>
        <w:rPr>
          <w:noProof w:val="0"/>
          <w:lang w:eastAsia="en-GB"/>
        </w:rPr>
      </w:pPr>
      <w:r w:rsidRPr="00DF5922">
        <w:rPr>
          <w:noProof w:val="0"/>
          <w:lang w:eastAsia="en-GB"/>
        </w:rPr>
        <w:t xml:space="preserve">To add </w:t>
      </w:r>
      <w:r w:rsidR="00CA6C06" w:rsidRPr="00DF5922">
        <w:rPr>
          <w:noProof w:val="0"/>
          <w:lang w:eastAsia="en-GB"/>
        </w:rPr>
        <w:t xml:space="preserve">content </w:t>
      </w:r>
      <w:r w:rsidRPr="00DF5922">
        <w:rPr>
          <w:noProof w:val="0"/>
          <w:lang w:eastAsia="en-GB"/>
        </w:rPr>
        <w:t xml:space="preserve">cards, </w:t>
      </w:r>
      <w:r w:rsidR="00711C9A" w:rsidRPr="00DF5922">
        <w:rPr>
          <w:noProof w:val="0"/>
          <w:lang w:eastAsia="en-GB"/>
        </w:rPr>
        <w:t>click</w:t>
      </w:r>
      <w:r w:rsidRPr="00DF5922">
        <w:rPr>
          <w:noProof w:val="0"/>
          <w:lang w:eastAsia="en-GB"/>
        </w:rPr>
        <w:t xml:space="preserve"> </w:t>
      </w:r>
      <w:r w:rsidR="00711C9A" w:rsidRPr="00DF5922">
        <w:rPr>
          <w:noProof w:val="0"/>
          <w:lang w:eastAsia="en-GB"/>
        </w:rPr>
        <w:t>t</w:t>
      </w:r>
      <w:r w:rsidRPr="00DF5922">
        <w:rPr>
          <w:noProof w:val="0"/>
          <w:lang w:eastAsia="en-GB"/>
        </w:rPr>
        <w:t>he green</w:t>
      </w:r>
      <w:r w:rsidR="00711C9A" w:rsidRPr="00DF5922">
        <w:rPr>
          <w:noProof w:val="0"/>
          <w:lang w:eastAsia="en-GB"/>
        </w:rPr>
        <w:t xml:space="preserve"> and white</w:t>
      </w:r>
      <w:r w:rsidRPr="00DF5922">
        <w:rPr>
          <w:noProof w:val="0"/>
          <w:lang w:eastAsia="en-GB"/>
        </w:rPr>
        <w:t xml:space="preserve"> </w:t>
      </w:r>
      <w:r w:rsidR="00711C9A" w:rsidRPr="00DF5922">
        <w:rPr>
          <w:noProof w:val="0"/>
          <w:lang w:eastAsia="en-GB"/>
        </w:rPr>
        <w:t>‘plus’</w:t>
      </w:r>
      <w:r w:rsidRPr="00DF5922">
        <w:rPr>
          <w:noProof w:val="0"/>
          <w:lang w:eastAsia="en-GB"/>
        </w:rPr>
        <w:t xml:space="preserve"> sign</w:t>
      </w:r>
      <w:r w:rsidR="00711C9A" w:rsidRPr="00DF5922">
        <w:rPr>
          <w:noProof w:val="0"/>
          <w:lang w:eastAsia="en-GB"/>
        </w:rPr>
        <w:t xml:space="preserve"> at the bottom of the </w:t>
      </w:r>
      <w:r w:rsidR="00644F3B" w:rsidRPr="00DF5922">
        <w:rPr>
          <w:noProof w:val="0"/>
          <w:lang w:eastAsia="en-GB"/>
        </w:rPr>
        <w:t>frame</w:t>
      </w:r>
      <w:r w:rsidR="00711C9A" w:rsidRPr="00DF5922">
        <w:rPr>
          <w:noProof w:val="0"/>
          <w:lang w:eastAsia="en-GB"/>
        </w:rPr>
        <w:t xml:space="preserve"> placeholder. </w:t>
      </w:r>
      <w:r w:rsidR="00E5123C" w:rsidRPr="00DF5922">
        <w:rPr>
          <w:noProof w:val="0"/>
          <w:lang w:eastAsia="en-GB"/>
        </w:rPr>
        <w:t>C</w:t>
      </w:r>
      <w:r w:rsidR="00711C9A" w:rsidRPr="00DF5922">
        <w:rPr>
          <w:noProof w:val="0"/>
          <w:lang w:eastAsia="en-GB"/>
        </w:rPr>
        <w:t xml:space="preserve">hoose </w:t>
      </w:r>
      <w:r w:rsidR="00644F3B" w:rsidRPr="00DF5922">
        <w:rPr>
          <w:noProof w:val="0"/>
          <w:lang w:eastAsia="en-GB"/>
        </w:rPr>
        <w:t xml:space="preserve">from </w:t>
      </w:r>
      <w:r w:rsidR="00AD315D" w:rsidRPr="00DF5922">
        <w:rPr>
          <w:b/>
          <w:noProof w:val="0"/>
          <w:lang w:eastAsia="en-GB"/>
        </w:rPr>
        <w:t>Suggested</w:t>
      </w:r>
      <w:r w:rsidR="00AD315D" w:rsidRPr="00DF5922">
        <w:rPr>
          <w:noProof w:val="0"/>
          <w:lang w:eastAsia="en-GB"/>
        </w:rPr>
        <w:t>,</w:t>
      </w:r>
      <w:r w:rsidR="00AD315D" w:rsidRPr="00DF5922">
        <w:rPr>
          <w:b/>
          <w:noProof w:val="0"/>
          <w:lang w:eastAsia="en-GB"/>
        </w:rPr>
        <w:t xml:space="preserve"> Text</w:t>
      </w:r>
      <w:r w:rsidR="00711C9A" w:rsidRPr="00DF5922">
        <w:rPr>
          <w:noProof w:val="0"/>
          <w:lang w:eastAsia="en-GB"/>
        </w:rPr>
        <w:t xml:space="preserve">, </w:t>
      </w:r>
      <w:r w:rsidR="00644F3B" w:rsidRPr="00DF5922">
        <w:rPr>
          <w:b/>
          <w:noProof w:val="0"/>
          <w:lang w:eastAsia="en-GB"/>
        </w:rPr>
        <w:t>Media</w:t>
      </w:r>
      <w:r w:rsidR="00644F3B" w:rsidRPr="00DF5922">
        <w:rPr>
          <w:noProof w:val="0"/>
          <w:lang w:eastAsia="en-GB"/>
        </w:rPr>
        <w:t xml:space="preserve"> </w:t>
      </w:r>
      <w:r w:rsidR="00711C9A" w:rsidRPr="00DF5922">
        <w:rPr>
          <w:noProof w:val="0"/>
          <w:lang w:eastAsia="en-GB"/>
        </w:rPr>
        <w:t xml:space="preserve">or </w:t>
      </w:r>
      <w:r w:rsidR="00644F3B" w:rsidRPr="00DF5922">
        <w:rPr>
          <w:b/>
          <w:noProof w:val="0"/>
          <w:lang w:eastAsia="en-GB"/>
        </w:rPr>
        <w:t>Group</w:t>
      </w:r>
      <w:r w:rsidR="00E5123C" w:rsidRPr="00DF5922">
        <w:rPr>
          <w:noProof w:val="0"/>
          <w:lang w:eastAsia="en-GB"/>
        </w:rPr>
        <w:t>. W</w:t>
      </w:r>
      <w:r w:rsidR="00644F3B" w:rsidRPr="00DF5922">
        <w:rPr>
          <w:noProof w:val="0"/>
          <w:lang w:eastAsia="en-GB"/>
        </w:rPr>
        <w:t xml:space="preserve">ithin each </w:t>
      </w:r>
      <w:r w:rsidR="00E5123C" w:rsidRPr="00DF5922">
        <w:rPr>
          <w:noProof w:val="0"/>
          <w:lang w:eastAsia="en-GB"/>
        </w:rPr>
        <w:t xml:space="preserve">of these </w:t>
      </w:r>
      <w:r w:rsidR="005325C0" w:rsidRPr="00DF5922">
        <w:rPr>
          <w:noProof w:val="0"/>
          <w:lang w:eastAsia="en-GB"/>
        </w:rPr>
        <w:t xml:space="preserve">card </w:t>
      </w:r>
      <w:r w:rsidR="009C22C3" w:rsidRPr="00DF5922">
        <w:rPr>
          <w:noProof w:val="0"/>
          <w:lang w:eastAsia="en-GB"/>
        </w:rPr>
        <w:t>heading</w:t>
      </w:r>
      <w:r w:rsidR="00E5123C" w:rsidRPr="00DF5922">
        <w:rPr>
          <w:noProof w:val="0"/>
          <w:lang w:eastAsia="en-GB"/>
        </w:rPr>
        <w:t>s</w:t>
      </w:r>
      <w:r w:rsidR="00644F3B" w:rsidRPr="00DF5922">
        <w:rPr>
          <w:noProof w:val="0"/>
          <w:lang w:eastAsia="en-GB"/>
        </w:rPr>
        <w:t xml:space="preserve"> there </w:t>
      </w:r>
      <w:r w:rsidR="009C22C3" w:rsidRPr="00DF5922">
        <w:rPr>
          <w:noProof w:val="0"/>
          <w:lang w:eastAsia="en-GB"/>
        </w:rPr>
        <w:t xml:space="preserve">are </w:t>
      </w:r>
      <w:r w:rsidR="00644F3B" w:rsidRPr="00DF5922">
        <w:rPr>
          <w:noProof w:val="0"/>
          <w:lang w:eastAsia="en-GB"/>
        </w:rPr>
        <w:t>different content types.</w:t>
      </w:r>
    </w:p>
    <w:p w14:paraId="1EB2C25D" w14:textId="77777777" w:rsidR="00711C9A" w:rsidRPr="00DF5922" w:rsidRDefault="00711C9A" w:rsidP="00164594">
      <w:pPr>
        <w:pStyle w:val="Heading2"/>
      </w:pPr>
      <w:bookmarkStart w:id="19" w:name="_Toc529449261"/>
      <w:bookmarkStart w:id="20" w:name="_Toc530122668"/>
      <w:bookmarkStart w:id="21" w:name="_GoBack"/>
      <w:bookmarkEnd w:id="21"/>
      <w:r w:rsidRPr="00DF5922">
        <w:t>Suggested</w:t>
      </w:r>
      <w:bookmarkEnd w:id="19"/>
      <w:bookmarkEnd w:id="20"/>
    </w:p>
    <w:p w14:paraId="4AD7383C" w14:textId="77777777" w:rsidR="00861E4B" w:rsidRPr="00DF5922" w:rsidRDefault="005325C0" w:rsidP="00EB4700">
      <w:pPr>
        <w:pStyle w:val="Heading5"/>
        <w:numPr>
          <w:ilvl w:val="0"/>
          <w:numId w:val="0"/>
        </w:numPr>
        <w:ind w:left="567"/>
        <w:rPr>
          <w:rStyle w:val="HNormalChar"/>
          <w:noProof w:val="0"/>
        </w:rPr>
      </w:pPr>
      <w:r w:rsidRPr="00DF5922">
        <w:rPr>
          <w:noProof w:val="0"/>
        </w:rPr>
        <w:t>Sway o</w:t>
      </w:r>
      <w:r w:rsidR="00861E4B" w:rsidRPr="00DF5922">
        <w:rPr>
          <w:noProof w:val="0"/>
        </w:rPr>
        <w:t>ffers a li</w:t>
      </w:r>
      <w:r w:rsidR="002471F8" w:rsidRPr="00DF5922">
        <w:rPr>
          <w:noProof w:val="0"/>
        </w:rPr>
        <w:t>st of suggested content types</w:t>
      </w:r>
      <w:r w:rsidR="00E5123C" w:rsidRPr="00DF5922">
        <w:rPr>
          <w:noProof w:val="0"/>
        </w:rPr>
        <w:t xml:space="preserve"> to get you started</w:t>
      </w:r>
      <w:r w:rsidR="002471F8" w:rsidRPr="00DF5922">
        <w:rPr>
          <w:noProof w:val="0"/>
        </w:rPr>
        <w:t xml:space="preserve">. </w:t>
      </w:r>
      <w:r w:rsidRPr="00DF5922">
        <w:rPr>
          <w:noProof w:val="0"/>
        </w:rPr>
        <w:t>Notice</w:t>
      </w:r>
      <w:r w:rsidR="00E5123C" w:rsidRPr="00DF5922">
        <w:rPr>
          <w:noProof w:val="0"/>
        </w:rPr>
        <w:t xml:space="preserve"> that most of </w:t>
      </w:r>
      <w:r w:rsidR="002471F8" w:rsidRPr="00DF5922">
        <w:rPr>
          <w:noProof w:val="0"/>
        </w:rPr>
        <w:t>t</w:t>
      </w:r>
      <w:r w:rsidR="00861E4B" w:rsidRPr="00DF5922">
        <w:rPr>
          <w:noProof w:val="0"/>
        </w:rPr>
        <w:t xml:space="preserve">hese are also </w:t>
      </w:r>
      <w:r w:rsidRPr="00DF5922">
        <w:rPr>
          <w:noProof w:val="0"/>
        </w:rPr>
        <w:t>available</w:t>
      </w:r>
      <w:r w:rsidR="00861E4B" w:rsidRPr="00DF5922">
        <w:rPr>
          <w:noProof w:val="0"/>
        </w:rPr>
        <w:t xml:space="preserve"> </w:t>
      </w:r>
      <w:r w:rsidRPr="00DF5922">
        <w:rPr>
          <w:noProof w:val="0"/>
        </w:rPr>
        <w:t>in</w:t>
      </w:r>
      <w:r w:rsidR="00861E4B" w:rsidRPr="00DF5922">
        <w:rPr>
          <w:noProof w:val="0"/>
        </w:rPr>
        <w:t xml:space="preserve"> the </w:t>
      </w:r>
      <w:r w:rsidR="00861E4B" w:rsidRPr="00DF5922">
        <w:rPr>
          <w:rStyle w:val="HNormalChar"/>
          <w:noProof w:val="0"/>
        </w:rPr>
        <w:t xml:space="preserve">other </w:t>
      </w:r>
      <w:r w:rsidR="003C4434" w:rsidRPr="00DF5922">
        <w:rPr>
          <w:rStyle w:val="HNormalChar"/>
          <w:noProof w:val="0"/>
        </w:rPr>
        <w:t xml:space="preserve">group </w:t>
      </w:r>
      <w:r w:rsidR="00861E4B" w:rsidRPr="00DF5922">
        <w:rPr>
          <w:rStyle w:val="HNormalChar"/>
          <w:noProof w:val="0"/>
        </w:rPr>
        <w:t>headings.</w:t>
      </w:r>
    </w:p>
    <w:p w14:paraId="3D953674" w14:textId="77777777" w:rsidR="00711C9A" w:rsidRPr="00DF5922" w:rsidRDefault="00711C9A" w:rsidP="00711C9A">
      <w:pPr>
        <w:pStyle w:val="Heading5"/>
        <w:numPr>
          <w:ilvl w:val="0"/>
          <w:numId w:val="0"/>
        </w:numPr>
        <w:ind w:left="567"/>
        <w:rPr>
          <w:noProof w:val="0"/>
        </w:rPr>
      </w:pPr>
      <w:r w:rsidRPr="00DF5922">
        <w:rPr>
          <w:lang w:eastAsia="en-GB"/>
        </w:rPr>
        <w:drawing>
          <wp:inline distT="0" distB="0" distL="0" distR="0" wp14:anchorId="6A1F76D5" wp14:editId="541EA6BD">
            <wp:extent cx="4152900" cy="168592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6E61F" w14:textId="77777777" w:rsidR="003C4434" w:rsidRPr="00DF5922" w:rsidRDefault="003C4434">
      <w:pPr>
        <w:spacing w:after="0"/>
      </w:pPr>
      <w:r w:rsidRPr="00DF5922">
        <w:br w:type="page"/>
      </w:r>
    </w:p>
    <w:p w14:paraId="40C6EEE8" w14:textId="77777777" w:rsidR="002B4746" w:rsidRPr="00DF5922" w:rsidRDefault="002B4746" w:rsidP="002B4746">
      <w:pPr>
        <w:pStyle w:val="HNormal"/>
        <w:rPr>
          <w:noProof w:val="0"/>
        </w:rPr>
      </w:pPr>
    </w:p>
    <w:p w14:paraId="2AC8043D" w14:textId="77777777" w:rsidR="00362158" w:rsidRPr="00DF5922" w:rsidRDefault="00CC30FC" w:rsidP="00164594">
      <w:pPr>
        <w:pStyle w:val="Heading2"/>
      </w:pPr>
      <w:bookmarkStart w:id="22" w:name="_Toc529448365"/>
      <w:bookmarkStart w:id="23" w:name="_Toc529449262"/>
      <w:bookmarkStart w:id="24" w:name="_Toc530122669"/>
      <w:r w:rsidRPr="00DF5922">
        <w:t>Tex</w:t>
      </w:r>
      <w:r w:rsidR="004564CD" w:rsidRPr="00DF5922">
        <w:t>t</w:t>
      </w:r>
      <w:bookmarkEnd w:id="22"/>
      <w:bookmarkEnd w:id="23"/>
      <w:bookmarkEnd w:id="24"/>
    </w:p>
    <w:p w14:paraId="56575659" w14:textId="77777777" w:rsidR="00861E4B" w:rsidRPr="00DF5922" w:rsidRDefault="00861E4B" w:rsidP="00362158">
      <w:pPr>
        <w:pStyle w:val="Heading5"/>
        <w:numPr>
          <w:ilvl w:val="0"/>
          <w:numId w:val="0"/>
        </w:numPr>
        <w:ind w:left="567"/>
        <w:rPr>
          <w:noProof w:val="0"/>
        </w:rPr>
      </w:pPr>
      <w:r w:rsidRPr="00DF5922">
        <w:rPr>
          <w:noProof w:val="0"/>
        </w:rPr>
        <w:t>Choose from two main heading styles and body text option.</w:t>
      </w:r>
    </w:p>
    <w:p w14:paraId="6F988B64" w14:textId="77777777" w:rsidR="00644F3B" w:rsidRPr="00DF5922" w:rsidRDefault="00644F3B" w:rsidP="001A1D7D">
      <w:pPr>
        <w:pStyle w:val="Heading5"/>
        <w:numPr>
          <w:ilvl w:val="0"/>
          <w:numId w:val="0"/>
        </w:numPr>
        <w:ind w:left="1008" w:hanging="441"/>
        <w:rPr>
          <w:noProof w:val="0"/>
        </w:rPr>
      </w:pPr>
      <w:r w:rsidRPr="00DF5922">
        <w:rPr>
          <w:lang w:eastAsia="en-GB"/>
        </w:rPr>
        <w:drawing>
          <wp:inline distT="0" distB="0" distL="0" distR="0" wp14:anchorId="36EF9267" wp14:editId="1FD048EB">
            <wp:extent cx="4162425" cy="1485900"/>
            <wp:effectExtent l="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86D38" w14:textId="77777777" w:rsidR="00EC607B" w:rsidRPr="00DF5922" w:rsidRDefault="00EC607B" w:rsidP="00EC607B"/>
    <w:p w14:paraId="0BF2DAC8" w14:textId="77777777" w:rsidR="00362158" w:rsidRPr="00DF5922" w:rsidRDefault="00644F3B" w:rsidP="00164594">
      <w:pPr>
        <w:pStyle w:val="Heading2"/>
      </w:pPr>
      <w:bookmarkStart w:id="25" w:name="_Toc529449263"/>
      <w:bookmarkStart w:id="26" w:name="_Toc530122670"/>
      <w:r w:rsidRPr="00DF5922">
        <w:t>Media</w:t>
      </w:r>
      <w:bookmarkEnd w:id="25"/>
      <w:bookmarkEnd w:id="26"/>
    </w:p>
    <w:p w14:paraId="7EBFF189" w14:textId="77777777" w:rsidR="00861E4B" w:rsidRPr="00DF5922" w:rsidRDefault="00861E4B" w:rsidP="00362158">
      <w:pPr>
        <w:pStyle w:val="Heading5"/>
        <w:numPr>
          <w:ilvl w:val="0"/>
          <w:numId w:val="0"/>
        </w:numPr>
        <w:ind w:left="567"/>
        <w:rPr>
          <w:noProof w:val="0"/>
        </w:rPr>
      </w:pPr>
      <w:r w:rsidRPr="00DF5922">
        <w:rPr>
          <w:noProof w:val="0"/>
        </w:rPr>
        <w:t xml:space="preserve">From </w:t>
      </w:r>
      <w:r w:rsidR="00AD315D" w:rsidRPr="00DF5922">
        <w:rPr>
          <w:noProof w:val="0"/>
        </w:rPr>
        <w:t>here,</w:t>
      </w:r>
      <w:r w:rsidRPr="00DF5922">
        <w:rPr>
          <w:noProof w:val="0"/>
        </w:rPr>
        <w:t xml:space="preserve"> you ca</w:t>
      </w:r>
      <w:r w:rsidR="00E5123C" w:rsidRPr="00DF5922">
        <w:rPr>
          <w:noProof w:val="0"/>
        </w:rPr>
        <w:t>n insert a range of media types including images, video and audio.</w:t>
      </w:r>
    </w:p>
    <w:p w14:paraId="24A20E88" w14:textId="77777777" w:rsidR="00644F3B" w:rsidRPr="00DF5922" w:rsidRDefault="00644F3B" w:rsidP="006E7C2F">
      <w:pPr>
        <w:pStyle w:val="HNormal"/>
        <w:spacing w:after="0" w:line="276" w:lineRule="auto"/>
        <w:rPr>
          <w:noProof w:val="0"/>
        </w:rPr>
      </w:pPr>
      <w:r w:rsidRPr="00DF5922">
        <w:rPr>
          <w:lang w:eastAsia="en-GB"/>
        </w:rPr>
        <w:drawing>
          <wp:inline distT="0" distB="0" distL="0" distR="0" wp14:anchorId="148A2E80" wp14:editId="142690C9">
            <wp:extent cx="4276725" cy="1522553"/>
            <wp:effectExtent l="0" t="0" r="0" b="190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80026" cy="1523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43153" w14:textId="77777777" w:rsidR="00644F3B" w:rsidRPr="00DF5922" w:rsidRDefault="00644F3B" w:rsidP="006E7C2F">
      <w:pPr>
        <w:pStyle w:val="HNormal"/>
        <w:spacing w:after="0" w:line="276" w:lineRule="auto"/>
        <w:rPr>
          <w:noProof w:val="0"/>
        </w:rPr>
      </w:pPr>
    </w:p>
    <w:p w14:paraId="39B526A7" w14:textId="77777777" w:rsidR="00EC607B" w:rsidRPr="00DF5922" w:rsidRDefault="00644F3B" w:rsidP="00164594">
      <w:pPr>
        <w:pStyle w:val="Heading2"/>
      </w:pPr>
      <w:bookmarkStart w:id="27" w:name="_Toc529449264"/>
      <w:bookmarkStart w:id="28" w:name="_Toc530122671"/>
      <w:r w:rsidRPr="00DF5922">
        <w:t>Group</w:t>
      </w:r>
      <w:bookmarkEnd w:id="27"/>
      <w:bookmarkEnd w:id="28"/>
    </w:p>
    <w:p w14:paraId="7598A4EA" w14:textId="77777777" w:rsidR="00462F45" w:rsidRPr="00DF5922" w:rsidRDefault="00E5123C" w:rsidP="00462F45">
      <w:pPr>
        <w:pStyle w:val="Heading5"/>
        <w:numPr>
          <w:ilvl w:val="0"/>
          <w:numId w:val="0"/>
        </w:numPr>
        <w:ind w:left="567"/>
        <w:rPr>
          <w:noProof w:val="0"/>
        </w:rPr>
      </w:pPr>
      <w:r w:rsidRPr="00DF5922">
        <w:rPr>
          <w:noProof w:val="0"/>
        </w:rPr>
        <w:t xml:space="preserve">Group </w:t>
      </w:r>
      <w:r w:rsidR="00222167" w:rsidRPr="00DF5922">
        <w:rPr>
          <w:noProof w:val="0"/>
        </w:rPr>
        <w:t>shows</w:t>
      </w:r>
      <w:r w:rsidRPr="00DF5922">
        <w:rPr>
          <w:noProof w:val="0"/>
        </w:rPr>
        <w:t xml:space="preserve"> the range of viewing </w:t>
      </w:r>
      <w:r w:rsidR="00174306" w:rsidRPr="00DF5922">
        <w:rPr>
          <w:noProof w:val="0"/>
        </w:rPr>
        <w:t>styles</w:t>
      </w:r>
      <w:r w:rsidRPr="00DF5922">
        <w:rPr>
          <w:noProof w:val="0"/>
        </w:rPr>
        <w:t xml:space="preserve"> available for </w:t>
      </w:r>
      <w:r w:rsidR="00462F45" w:rsidRPr="00DF5922">
        <w:rPr>
          <w:noProof w:val="0"/>
        </w:rPr>
        <w:t>your Sway</w:t>
      </w:r>
    </w:p>
    <w:p w14:paraId="7BFB9373" w14:textId="77777777" w:rsidR="00462F45" w:rsidRPr="00DF5922" w:rsidRDefault="00462F45" w:rsidP="00462F45">
      <w:pPr>
        <w:pStyle w:val="HNormal"/>
        <w:rPr>
          <w:noProof w:val="0"/>
        </w:rPr>
      </w:pPr>
    </w:p>
    <w:p w14:paraId="7D549916" w14:textId="77777777" w:rsidR="00644F3B" w:rsidRPr="00DF5922" w:rsidRDefault="00644F3B" w:rsidP="006E7C2F">
      <w:pPr>
        <w:pStyle w:val="HNormal"/>
        <w:spacing w:after="0" w:line="276" w:lineRule="auto"/>
        <w:rPr>
          <w:noProof w:val="0"/>
        </w:rPr>
      </w:pPr>
      <w:r w:rsidRPr="00DF5922">
        <w:rPr>
          <w:lang w:eastAsia="en-GB"/>
        </w:rPr>
        <w:drawing>
          <wp:inline distT="0" distB="0" distL="0" distR="0" wp14:anchorId="268D2FE9" wp14:editId="1173BCAA">
            <wp:extent cx="4200525" cy="1441264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26285" cy="1450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1DA01" w14:textId="77777777" w:rsidR="003C4434" w:rsidRPr="00DF5922" w:rsidRDefault="003C4434">
      <w:pPr>
        <w:spacing w:after="0"/>
      </w:pPr>
      <w:r w:rsidRPr="00DF5922">
        <w:br w:type="page"/>
      </w:r>
    </w:p>
    <w:p w14:paraId="5D951953" w14:textId="77777777" w:rsidR="002B4746" w:rsidRPr="00DF5922" w:rsidRDefault="002B4746" w:rsidP="002B4746">
      <w:pPr>
        <w:pStyle w:val="HNormal"/>
        <w:rPr>
          <w:noProof w:val="0"/>
        </w:rPr>
      </w:pPr>
    </w:p>
    <w:p w14:paraId="3BF97180" w14:textId="77777777" w:rsidR="00EC607B" w:rsidRPr="00DF5922" w:rsidRDefault="00442835" w:rsidP="00252A3A">
      <w:pPr>
        <w:pStyle w:val="Heading1"/>
      </w:pPr>
      <w:bookmarkStart w:id="29" w:name="_Toc529449265"/>
      <w:bookmarkStart w:id="30" w:name="_Toc530122672"/>
      <w:r w:rsidRPr="00DF5922">
        <w:t>Background</w:t>
      </w:r>
      <w:bookmarkEnd w:id="29"/>
      <w:r w:rsidR="00BD633D" w:rsidRPr="00DF5922">
        <w:t>s and Images</w:t>
      </w:r>
      <w:bookmarkEnd w:id="30"/>
      <w:r w:rsidR="00EC607B" w:rsidRPr="00DF5922">
        <w:t xml:space="preserve"> </w:t>
      </w:r>
    </w:p>
    <w:p w14:paraId="6B840800" w14:textId="77777777" w:rsidR="007C2401" w:rsidRPr="00DF5922" w:rsidRDefault="00B22017" w:rsidP="00442835">
      <w:pPr>
        <w:pStyle w:val="HNormal"/>
        <w:spacing w:after="0" w:line="276" w:lineRule="auto"/>
        <w:rPr>
          <w:noProof w:val="0"/>
        </w:rPr>
      </w:pPr>
      <w:r w:rsidRPr="00DF5922">
        <w:rPr>
          <w:lang w:eastAsia="en-GB"/>
        </w:rPr>
        <w:drawing>
          <wp:inline distT="0" distB="0" distL="0" distR="0" wp14:anchorId="20197005" wp14:editId="0AEB3461">
            <wp:extent cx="5216055" cy="1317623"/>
            <wp:effectExtent l="19050" t="19050" r="22860" b="165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04198" cy="133988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33D34C" w14:textId="77777777" w:rsidR="00B22017" w:rsidRPr="00DF5922" w:rsidRDefault="00B22017" w:rsidP="00442835">
      <w:pPr>
        <w:pStyle w:val="HNormal"/>
        <w:spacing w:after="0" w:line="276" w:lineRule="auto"/>
        <w:rPr>
          <w:noProof w:val="0"/>
        </w:rPr>
      </w:pPr>
      <w:r w:rsidRPr="00DF5922">
        <w:rPr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C45286E" wp14:editId="042CF0D6">
                <wp:simplePos x="0" y="0"/>
                <wp:positionH relativeFrom="column">
                  <wp:posOffset>982732</wp:posOffset>
                </wp:positionH>
                <wp:positionV relativeFrom="paragraph">
                  <wp:posOffset>86995</wp:posOffset>
                </wp:positionV>
                <wp:extent cx="127745" cy="143123"/>
                <wp:effectExtent l="0" t="7620" r="17145" b="17145"/>
                <wp:wrapNone/>
                <wp:docPr id="26" name="Isosceles Tri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27745" cy="143123"/>
                        </a:xfrm>
                        <a:prstGeom prst="triangle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E3A5383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26" o:spid="_x0000_s1026" type="#_x0000_t5" style="position:absolute;margin-left:77.4pt;margin-top:6.85pt;width:10.05pt;height:11.25pt;rotation:90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" fillcolor="black [3213]" strokecolor="#14273a [1604]" strokeweight="2pt"/>
            </w:pict>
          </mc:Fallback>
        </mc:AlternateContent>
      </w:r>
      <w:r w:rsidR="00442835" w:rsidRPr="00DF5922">
        <w:rPr>
          <w:noProof w:val="0"/>
        </w:rPr>
        <w:t xml:space="preserve">Selecting </w:t>
      </w:r>
      <w:r w:rsidR="009C61DB" w:rsidRPr="00DF5922">
        <w:rPr>
          <w:noProof w:val="0"/>
        </w:rPr>
        <w:t xml:space="preserve">        </w:t>
      </w:r>
      <w:r w:rsidRPr="00DF5922">
        <w:rPr>
          <w:b/>
          <w:noProof w:val="0"/>
        </w:rPr>
        <w:t>Details</w:t>
      </w:r>
      <w:r w:rsidRPr="00DF5922">
        <w:rPr>
          <w:noProof w:val="0"/>
        </w:rPr>
        <w:t xml:space="preserve"> in a card will expand the window and provide </w:t>
      </w:r>
      <w:r w:rsidR="00EE6142" w:rsidRPr="00DF5922">
        <w:rPr>
          <w:noProof w:val="0"/>
        </w:rPr>
        <w:t>further details</w:t>
      </w:r>
      <w:r w:rsidRPr="00DF5922">
        <w:rPr>
          <w:noProof w:val="0"/>
        </w:rPr>
        <w:t xml:space="preserve"> about the card</w:t>
      </w:r>
      <w:r w:rsidR="009C61DB" w:rsidRPr="00DF5922">
        <w:rPr>
          <w:noProof w:val="0"/>
        </w:rPr>
        <w:t xml:space="preserve"> contents</w:t>
      </w:r>
      <w:r w:rsidRPr="00DF5922">
        <w:rPr>
          <w:noProof w:val="0"/>
        </w:rPr>
        <w:t xml:space="preserve">.  </w:t>
      </w:r>
      <w:r w:rsidR="009C61DB" w:rsidRPr="00DF5922">
        <w:rPr>
          <w:noProof w:val="0"/>
        </w:rPr>
        <w:t>Inserting</w:t>
      </w:r>
      <w:r w:rsidRPr="00DF5922">
        <w:rPr>
          <w:noProof w:val="0"/>
        </w:rPr>
        <w:t xml:space="preserve"> backgrounds and adding images to your Sway is easy! Just select the image placeh</w:t>
      </w:r>
      <w:r w:rsidR="009C61DB" w:rsidRPr="00DF5922">
        <w:rPr>
          <w:noProof w:val="0"/>
        </w:rPr>
        <w:t xml:space="preserve">older and choose </w:t>
      </w:r>
      <w:r w:rsidR="009C61DB" w:rsidRPr="00DF5922">
        <w:rPr>
          <w:b/>
          <w:noProof w:val="0"/>
        </w:rPr>
        <w:t>Insert</w:t>
      </w:r>
      <w:r w:rsidR="009C61DB" w:rsidRPr="00DF5922">
        <w:rPr>
          <w:noProof w:val="0"/>
        </w:rPr>
        <w:t xml:space="preserve"> from the</w:t>
      </w:r>
      <w:r w:rsidRPr="00DF5922">
        <w:rPr>
          <w:noProof w:val="0"/>
        </w:rPr>
        <w:t xml:space="preserve"> options in the top right-hand of the screen.</w:t>
      </w:r>
    </w:p>
    <w:p w14:paraId="363DE8A5" w14:textId="77777777" w:rsidR="009C61DB" w:rsidRPr="00DF5922" w:rsidRDefault="009C61DB" w:rsidP="00442835">
      <w:pPr>
        <w:pStyle w:val="HNormal"/>
        <w:spacing w:after="0" w:line="276" w:lineRule="auto"/>
        <w:rPr>
          <w:noProof w:val="0"/>
        </w:rPr>
      </w:pPr>
      <w:r w:rsidRPr="00DF5922">
        <w:rPr>
          <w:lang w:eastAsia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B1FF25F" wp14:editId="23A1FBEF">
                <wp:simplePos x="0" y="0"/>
                <wp:positionH relativeFrom="column">
                  <wp:posOffset>5318980</wp:posOffset>
                </wp:positionH>
                <wp:positionV relativeFrom="paragraph">
                  <wp:posOffset>158750</wp:posOffset>
                </wp:positionV>
                <wp:extent cx="397289" cy="365595"/>
                <wp:effectExtent l="0" t="0" r="22225" b="15875"/>
                <wp:wrapNone/>
                <wp:docPr id="29" name="Ova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7289" cy="36559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884790C" id="Oval 29" o:spid="_x0000_s1026" style="position:absolute;margin-left:418.8pt;margin-top:12.5pt;width:31.3pt;height:28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" filled="f" strokecolor="red" strokeweight="2pt"/>
            </w:pict>
          </mc:Fallback>
        </mc:AlternateContent>
      </w:r>
      <w:r w:rsidRPr="00DF5922">
        <w:rPr>
          <w:lang w:eastAsia="en-GB"/>
        </w:rPr>
        <w:drawing>
          <wp:inline distT="0" distB="0" distL="0" distR="0" wp14:anchorId="184AB600" wp14:editId="0534DDFE">
            <wp:extent cx="5343276" cy="2231201"/>
            <wp:effectExtent l="19050" t="19050" r="10160" b="1714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10183" cy="225914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012DA36" w14:textId="77777777" w:rsidR="00222167" w:rsidRPr="00DF5922" w:rsidRDefault="00222167" w:rsidP="00442835">
      <w:pPr>
        <w:pStyle w:val="HNormal"/>
        <w:spacing w:after="0" w:line="276" w:lineRule="auto"/>
        <w:rPr>
          <w:noProof w:val="0"/>
        </w:rPr>
      </w:pPr>
    </w:p>
    <w:p w14:paraId="6E49FC0B" w14:textId="77777777" w:rsidR="00612568" w:rsidRPr="00DF5922" w:rsidRDefault="00222167" w:rsidP="00612568">
      <w:pPr>
        <w:pStyle w:val="HNormal"/>
        <w:spacing w:line="276" w:lineRule="auto"/>
        <w:rPr>
          <w:noProof w:val="0"/>
        </w:rPr>
      </w:pPr>
      <w:r w:rsidRPr="00DF5922">
        <w:rPr>
          <w:lang w:eastAsia="en-GB"/>
        </w:rPr>
        <w:drawing>
          <wp:anchor distT="0" distB="0" distL="114300" distR="114300" simplePos="0" relativeHeight="251675648" behindDoc="0" locked="0" layoutInCell="1" allowOverlap="1" wp14:anchorId="58351165" wp14:editId="06E92B68">
            <wp:simplePos x="0" y="0"/>
            <wp:positionH relativeFrom="column">
              <wp:posOffset>3235960</wp:posOffset>
            </wp:positionH>
            <wp:positionV relativeFrom="paragraph">
              <wp:posOffset>142875</wp:posOffset>
            </wp:positionV>
            <wp:extent cx="2560320" cy="2949575"/>
            <wp:effectExtent l="0" t="0" r="0" b="3175"/>
            <wp:wrapSquare wrapText="bothSides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0320" cy="2949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61DB" w:rsidRPr="00DF5922">
        <w:rPr>
          <w:noProof w:val="0"/>
        </w:rPr>
        <w:t xml:space="preserve">A </w:t>
      </w:r>
      <w:r w:rsidR="002471F8" w:rsidRPr="00DF5922">
        <w:rPr>
          <w:noProof w:val="0"/>
        </w:rPr>
        <w:t xml:space="preserve">search </w:t>
      </w:r>
      <w:r w:rsidR="00442835" w:rsidRPr="00DF5922">
        <w:rPr>
          <w:noProof w:val="0"/>
        </w:rPr>
        <w:t xml:space="preserve">window </w:t>
      </w:r>
      <w:r w:rsidR="009C61DB" w:rsidRPr="00DF5922">
        <w:rPr>
          <w:noProof w:val="0"/>
        </w:rPr>
        <w:t xml:space="preserve">will open </w:t>
      </w:r>
      <w:r w:rsidRPr="00DF5922">
        <w:rPr>
          <w:noProof w:val="0"/>
        </w:rPr>
        <w:t xml:space="preserve">up </w:t>
      </w:r>
      <w:r w:rsidR="00442835" w:rsidRPr="00DF5922">
        <w:rPr>
          <w:noProof w:val="0"/>
        </w:rPr>
        <w:t xml:space="preserve">on the right </w:t>
      </w:r>
      <w:r w:rsidR="009C61DB" w:rsidRPr="00DF5922">
        <w:rPr>
          <w:noProof w:val="0"/>
        </w:rPr>
        <w:t>to</w:t>
      </w:r>
      <w:r w:rsidR="00442835" w:rsidRPr="00DF5922">
        <w:rPr>
          <w:noProof w:val="0"/>
        </w:rPr>
        <w:t xml:space="preserve"> help yo</w:t>
      </w:r>
      <w:r w:rsidR="002471F8" w:rsidRPr="00DF5922">
        <w:rPr>
          <w:noProof w:val="0"/>
        </w:rPr>
        <w:t>u find suitable images</w:t>
      </w:r>
      <w:r w:rsidR="00CD2934" w:rsidRPr="00DF5922">
        <w:rPr>
          <w:noProof w:val="0"/>
        </w:rPr>
        <w:t xml:space="preserve"> and videos</w:t>
      </w:r>
      <w:r w:rsidR="002471F8" w:rsidRPr="00DF5922">
        <w:rPr>
          <w:noProof w:val="0"/>
        </w:rPr>
        <w:t xml:space="preserve"> to use. </w:t>
      </w:r>
      <w:r w:rsidR="00442835" w:rsidRPr="00DF5922">
        <w:rPr>
          <w:noProof w:val="0"/>
        </w:rPr>
        <w:t xml:space="preserve">Sway </w:t>
      </w:r>
      <w:r w:rsidR="00170A5D" w:rsidRPr="00DF5922">
        <w:rPr>
          <w:noProof w:val="0"/>
        </w:rPr>
        <w:t>uses</w:t>
      </w:r>
      <w:r w:rsidR="00442835" w:rsidRPr="00DF5922">
        <w:rPr>
          <w:noProof w:val="0"/>
        </w:rPr>
        <w:t xml:space="preserve"> a range of </w:t>
      </w:r>
      <w:r w:rsidR="00BD633D" w:rsidRPr="00DF5922">
        <w:rPr>
          <w:noProof w:val="0"/>
        </w:rPr>
        <w:t xml:space="preserve">online </w:t>
      </w:r>
      <w:r w:rsidR="00442835" w:rsidRPr="00DF5922">
        <w:rPr>
          <w:noProof w:val="0"/>
        </w:rPr>
        <w:t xml:space="preserve">sources and displays </w:t>
      </w:r>
      <w:r w:rsidR="00442835" w:rsidRPr="00DF5922">
        <w:rPr>
          <w:b/>
          <w:noProof w:val="0"/>
        </w:rPr>
        <w:t>Creati</w:t>
      </w:r>
      <w:r w:rsidR="002471F8" w:rsidRPr="00DF5922">
        <w:rPr>
          <w:b/>
          <w:noProof w:val="0"/>
        </w:rPr>
        <w:t>ve Commons</w:t>
      </w:r>
      <w:r w:rsidR="002471F8" w:rsidRPr="00DF5922">
        <w:rPr>
          <w:noProof w:val="0"/>
        </w:rPr>
        <w:t xml:space="preserve"> options as default. </w:t>
      </w:r>
      <w:r w:rsidR="0035281B" w:rsidRPr="00DF5922">
        <w:rPr>
          <w:noProof w:val="0"/>
        </w:rPr>
        <w:t xml:space="preserve">You also receive resolution information about the images </w:t>
      </w:r>
      <w:r w:rsidR="00A32E33">
        <w:rPr>
          <w:noProof w:val="0"/>
        </w:rPr>
        <w:t>displayed</w:t>
      </w:r>
      <w:r w:rsidR="0035281B" w:rsidRPr="00DF5922">
        <w:rPr>
          <w:noProof w:val="0"/>
        </w:rPr>
        <w:t xml:space="preserve">. </w:t>
      </w:r>
      <w:r w:rsidR="00A32E33" w:rsidRPr="00DF5922">
        <w:rPr>
          <w:noProof w:val="0"/>
        </w:rPr>
        <w:t>When you find a suitable image, just drag it across into the image placeholder.</w:t>
      </w:r>
      <w:r w:rsidR="00A32E33">
        <w:rPr>
          <w:noProof w:val="0"/>
        </w:rPr>
        <w:t xml:space="preserve"> Alternatively</w:t>
      </w:r>
      <w:r w:rsidR="00BD633D" w:rsidRPr="00DF5922">
        <w:rPr>
          <w:noProof w:val="0"/>
        </w:rPr>
        <w:t xml:space="preserve">, you can use </w:t>
      </w:r>
      <w:r w:rsidR="00A32E33">
        <w:rPr>
          <w:noProof w:val="0"/>
        </w:rPr>
        <w:t>files</w:t>
      </w:r>
      <w:r w:rsidR="00BD633D" w:rsidRPr="00DF5922">
        <w:rPr>
          <w:noProof w:val="0"/>
        </w:rPr>
        <w:t xml:space="preserve"> of your own via the </w:t>
      </w:r>
      <w:r w:rsidR="00BD633D" w:rsidRPr="00DF5922">
        <w:rPr>
          <w:b/>
          <w:noProof w:val="0"/>
        </w:rPr>
        <w:t>My Device</w:t>
      </w:r>
      <w:r w:rsidR="00BD633D" w:rsidRPr="00DF5922">
        <w:rPr>
          <w:noProof w:val="0"/>
        </w:rPr>
        <w:t xml:space="preserve"> button or your </w:t>
      </w:r>
      <w:r w:rsidR="00BD633D" w:rsidRPr="00DF5922">
        <w:rPr>
          <w:b/>
          <w:noProof w:val="0"/>
        </w:rPr>
        <w:t>OneDrive for Business</w:t>
      </w:r>
      <w:r w:rsidR="00BD633D" w:rsidRPr="00DF5922">
        <w:rPr>
          <w:noProof w:val="0"/>
        </w:rPr>
        <w:t xml:space="preserve"> account. </w:t>
      </w:r>
    </w:p>
    <w:p w14:paraId="27571534" w14:textId="77777777" w:rsidR="00222167" w:rsidRPr="00DF5922" w:rsidRDefault="00222167" w:rsidP="00612568">
      <w:pPr>
        <w:pStyle w:val="HNormal"/>
        <w:spacing w:line="276" w:lineRule="auto"/>
        <w:rPr>
          <w:noProof w:val="0"/>
        </w:rPr>
      </w:pPr>
    </w:p>
    <w:p w14:paraId="52D54009" w14:textId="77777777" w:rsidR="00442835" w:rsidRPr="00DF5922" w:rsidRDefault="004C4A90" w:rsidP="00442835">
      <w:pPr>
        <w:pStyle w:val="HNormal"/>
        <w:spacing w:after="0" w:line="276" w:lineRule="auto"/>
        <w:rPr>
          <w:noProof w:val="0"/>
        </w:rPr>
      </w:pPr>
      <w:r w:rsidRPr="00DF5922">
        <w:rPr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1" locked="0" layoutInCell="1" allowOverlap="1" wp14:anchorId="3A32F4D8" wp14:editId="4FE7E7EC">
                <wp:simplePos x="0" y="0"/>
                <wp:positionH relativeFrom="column">
                  <wp:posOffset>3442335</wp:posOffset>
                </wp:positionH>
                <wp:positionV relativeFrom="paragraph">
                  <wp:posOffset>1796718</wp:posOffset>
                </wp:positionV>
                <wp:extent cx="1860605" cy="1404620"/>
                <wp:effectExtent l="0" t="0" r="635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060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5084E0" w14:textId="77777777" w:rsidR="004C4A90" w:rsidRPr="004C4A90" w:rsidRDefault="004C4A90">
                            <w:pPr>
                              <w:rPr>
                                <w:i/>
                              </w:rPr>
                            </w:pPr>
                            <w:r w:rsidRPr="004C4A90">
                              <w:rPr>
                                <w:i/>
                              </w:rPr>
                              <w:t xml:space="preserve">A search for ‘cats’ </w:t>
                            </w:r>
                            <w:r w:rsidR="00C2082E">
                              <w:rPr>
                                <w:i/>
                              </w:rPr>
                              <w:t>finds lots of…cats!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A32F4D8" id="Text Box 2" o:spid="_x0000_s1028" type="#_x0000_t202" style="position:absolute;left:0;text-align:left;margin-left:271.05pt;margin-top:141.45pt;width:146.5pt;height:110.6pt;z-index:-2516387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" stroked="f">
                <v:textbox style="mso-fit-shape-to-text:t">
                  <w:txbxContent>
                    <w:p w14:paraId="2A5084E0" w14:textId="77777777" w:rsidR="004C4A90" w:rsidRPr="004C4A90" w:rsidRDefault="004C4A90">
                      <w:pPr>
                        <w:rPr>
                          <w:i/>
                        </w:rPr>
                      </w:pPr>
                      <w:r w:rsidRPr="004C4A90">
                        <w:rPr>
                          <w:i/>
                        </w:rPr>
                        <w:t xml:space="preserve">A search for ‘cats’ </w:t>
                      </w:r>
                      <w:r w:rsidR="00C2082E">
                        <w:rPr>
                          <w:i/>
                        </w:rPr>
                        <w:t>finds lots of…cats!</w:t>
                      </w:r>
                    </w:p>
                  </w:txbxContent>
                </v:textbox>
              </v:shape>
            </w:pict>
          </mc:Fallback>
        </mc:AlternateContent>
      </w:r>
      <w:r w:rsidR="009C61DB" w:rsidRPr="00DF5922">
        <w:rPr>
          <w:lang w:eastAsia="en-GB"/>
        </w:rPr>
        <w:drawing>
          <wp:inline distT="0" distB="0" distL="0" distR="0" wp14:anchorId="0EB92054" wp14:editId="6F19F6F4">
            <wp:extent cx="2997642" cy="3961740"/>
            <wp:effectExtent l="19050" t="19050" r="12700" b="2032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21221" cy="399290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06726F" w14:textId="77777777" w:rsidR="00442835" w:rsidRPr="00DF5922" w:rsidRDefault="00442835" w:rsidP="00B80621">
      <w:pPr>
        <w:pStyle w:val="HNormal"/>
        <w:spacing w:after="0" w:line="276" w:lineRule="auto"/>
        <w:rPr>
          <w:noProof w:val="0"/>
        </w:rPr>
      </w:pPr>
    </w:p>
    <w:p w14:paraId="4460EC02" w14:textId="77777777" w:rsidR="00EC607B" w:rsidRPr="00DF5922" w:rsidRDefault="00EC607B" w:rsidP="00EC607B"/>
    <w:p w14:paraId="554AE0D7" w14:textId="77777777" w:rsidR="00EC607B" w:rsidRPr="00DF5922" w:rsidRDefault="00305A33" w:rsidP="00252A3A">
      <w:pPr>
        <w:pStyle w:val="Heading1"/>
      </w:pPr>
      <w:bookmarkStart w:id="31" w:name="_Toc529449266"/>
      <w:bookmarkStart w:id="32" w:name="_Toc530122673"/>
      <w:r w:rsidRPr="00DF5922">
        <w:t>Editing</w:t>
      </w:r>
      <w:r w:rsidR="00EC607B" w:rsidRPr="00DF5922">
        <w:t xml:space="preserve"> image</w:t>
      </w:r>
      <w:r w:rsidR="003B6CFE" w:rsidRPr="00DF5922">
        <w:t>s</w:t>
      </w:r>
      <w:bookmarkEnd w:id="31"/>
      <w:bookmarkEnd w:id="32"/>
      <w:r w:rsidR="00EC607B" w:rsidRPr="00DF5922">
        <w:t xml:space="preserve"> </w:t>
      </w:r>
    </w:p>
    <w:p w14:paraId="34A08953" w14:textId="77777777" w:rsidR="007021C5" w:rsidRPr="00DF5922" w:rsidRDefault="00612568" w:rsidP="00612568">
      <w:pPr>
        <w:pStyle w:val="HNormal"/>
        <w:rPr>
          <w:noProof w:val="0"/>
        </w:rPr>
      </w:pPr>
      <w:r w:rsidRPr="00DF5922">
        <w:rPr>
          <w:noProof w:val="0"/>
        </w:rPr>
        <w:t>Sway allows you to s</w:t>
      </w:r>
      <w:r w:rsidR="00AF2430" w:rsidRPr="00DF5922">
        <w:rPr>
          <w:noProof w:val="0"/>
        </w:rPr>
        <w:t xml:space="preserve">elect </w:t>
      </w:r>
      <w:r w:rsidRPr="00DF5922">
        <w:rPr>
          <w:noProof w:val="0"/>
        </w:rPr>
        <w:t xml:space="preserve">specific parts of an image using </w:t>
      </w:r>
      <w:r w:rsidRPr="00DF5922">
        <w:rPr>
          <w:b/>
          <w:noProof w:val="0"/>
        </w:rPr>
        <w:t>Focus Points</w:t>
      </w:r>
      <w:r w:rsidRPr="00DF5922">
        <w:rPr>
          <w:noProof w:val="0"/>
        </w:rPr>
        <w:t>.</w:t>
      </w:r>
    </w:p>
    <w:p w14:paraId="0DC0FA3D" w14:textId="77777777" w:rsidR="00AF2430" w:rsidRPr="00DF5922" w:rsidRDefault="007021C5" w:rsidP="00624DE2">
      <w:pPr>
        <w:pStyle w:val="Heading5"/>
        <w:numPr>
          <w:ilvl w:val="0"/>
          <w:numId w:val="0"/>
        </w:numPr>
        <w:ind w:left="432"/>
        <w:rPr>
          <w:noProof w:val="0"/>
        </w:rPr>
      </w:pPr>
      <w:r w:rsidRPr="00DF5922">
        <w:rPr>
          <w:lang w:eastAsia="en-GB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5223D092" wp14:editId="43055A77">
                <wp:simplePos x="0" y="0"/>
                <wp:positionH relativeFrom="column">
                  <wp:posOffset>4468550</wp:posOffset>
                </wp:positionH>
                <wp:positionV relativeFrom="paragraph">
                  <wp:posOffset>28741</wp:posOffset>
                </wp:positionV>
                <wp:extent cx="771028" cy="620202"/>
                <wp:effectExtent l="0" t="0" r="10160" b="27940"/>
                <wp:wrapNone/>
                <wp:docPr id="22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028" cy="620202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156406F" id="Oval 22" o:spid="_x0000_s1026" style="position:absolute;margin-left:351.85pt;margin-top:2.25pt;width:60.7pt;height:48.85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" filled="f" strokecolor="red" strokeweight="2pt"/>
            </w:pict>
          </mc:Fallback>
        </mc:AlternateContent>
      </w:r>
      <w:r w:rsidR="00FB7534" w:rsidRPr="00DF5922">
        <w:rPr>
          <w:lang w:eastAsia="en-GB"/>
        </w:rPr>
        <w:drawing>
          <wp:inline distT="0" distB="0" distL="0" distR="0" wp14:anchorId="3F6C5083" wp14:editId="39597DCB">
            <wp:extent cx="5176299" cy="1346169"/>
            <wp:effectExtent l="19050" t="19050" r="24765" b="260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5065" cy="137185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4CBBC5" w14:textId="77777777" w:rsidR="00FE4F50" w:rsidRPr="00DF5922" w:rsidRDefault="00612568" w:rsidP="00FE4F50">
      <w:pPr>
        <w:pStyle w:val="HNormal"/>
        <w:rPr>
          <w:noProof w:val="0"/>
        </w:rPr>
      </w:pPr>
      <w:r w:rsidRPr="00DF5922">
        <w:rPr>
          <w:noProof w:val="0"/>
        </w:rPr>
        <w:t>Click to</w:t>
      </w:r>
      <w:r w:rsidR="00AF2430" w:rsidRPr="00DF5922">
        <w:rPr>
          <w:noProof w:val="0"/>
        </w:rPr>
        <w:t xml:space="preserve"> select areas of importance in the image</w:t>
      </w:r>
      <w:r w:rsidRPr="00DF5922">
        <w:rPr>
          <w:noProof w:val="0"/>
        </w:rPr>
        <w:t xml:space="preserve"> and Sway will refocus </w:t>
      </w:r>
      <w:r w:rsidR="00624DE2" w:rsidRPr="00DF5922">
        <w:rPr>
          <w:noProof w:val="0"/>
        </w:rPr>
        <w:t>the</w:t>
      </w:r>
      <w:r w:rsidRPr="00DF5922">
        <w:rPr>
          <w:noProof w:val="0"/>
        </w:rPr>
        <w:t xml:space="preserve"> image to suit</w:t>
      </w:r>
      <w:r w:rsidR="00AF2430" w:rsidRPr="00DF5922">
        <w:rPr>
          <w:noProof w:val="0"/>
        </w:rPr>
        <w:t xml:space="preserve">. If image cropping is not </w:t>
      </w:r>
      <w:r w:rsidR="003E19AE">
        <w:rPr>
          <w:noProof w:val="0"/>
        </w:rPr>
        <w:t>needed</w:t>
      </w:r>
      <w:r w:rsidR="00AF2430" w:rsidRPr="00DF5922">
        <w:rPr>
          <w:noProof w:val="0"/>
        </w:rPr>
        <w:t>, just select</w:t>
      </w:r>
      <w:r w:rsidR="005F05C2">
        <w:rPr>
          <w:noProof w:val="0"/>
        </w:rPr>
        <w:t>,</w:t>
      </w:r>
      <w:r w:rsidR="00AF2430" w:rsidRPr="00DF5922">
        <w:rPr>
          <w:noProof w:val="0"/>
        </w:rPr>
        <w:t xml:space="preserve"> </w:t>
      </w:r>
      <w:proofErr w:type="gramStart"/>
      <w:r w:rsidR="00AF2430" w:rsidRPr="00DF5922">
        <w:rPr>
          <w:b/>
          <w:noProof w:val="0"/>
        </w:rPr>
        <w:t>The</w:t>
      </w:r>
      <w:proofErr w:type="gramEnd"/>
      <w:r w:rsidR="00AF2430" w:rsidRPr="00DF5922">
        <w:rPr>
          <w:b/>
          <w:noProof w:val="0"/>
        </w:rPr>
        <w:t xml:space="preserve"> entire image is important</w:t>
      </w:r>
      <w:r w:rsidR="00AF2430" w:rsidRPr="00DF5922">
        <w:rPr>
          <w:noProof w:val="0"/>
        </w:rPr>
        <w:t xml:space="preserve"> checkbox. </w:t>
      </w:r>
      <w:r w:rsidR="00624DE2" w:rsidRPr="00DF5922">
        <w:rPr>
          <w:noProof w:val="0"/>
        </w:rPr>
        <w:t>To d</w:t>
      </w:r>
      <w:r w:rsidR="00EC607B" w:rsidRPr="00DF5922">
        <w:rPr>
          <w:noProof w:val="0"/>
        </w:rPr>
        <w:t>elete</w:t>
      </w:r>
      <w:r w:rsidR="00624DE2" w:rsidRPr="00DF5922">
        <w:rPr>
          <w:noProof w:val="0"/>
        </w:rPr>
        <w:t xml:space="preserve"> an</w:t>
      </w:r>
      <w:r w:rsidR="00EC607B" w:rsidRPr="00DF5922">
        <w:rPr>
          <w:noProof w:val="0"/>
        </w:rPr>
        <w:t xml:space="preserve"> </w:t>
      </w:r>
      <w:r w:rsidR="00624DE2" w:rsidRPr="00DF5922">
        <w:rPr>
          <w:noProof w:val="0"/>
        </w:rPr>
        <w:t xml:space="preserve">image </w:t>
      </w:r>
      <w:r w:rsidR="00EC607B" w:rsidRPr="00DF5922">
        <w:rPr>
          <w:noProof w:val="0"/>
        </w:rPr>
        <w:t xml:space="preserve">click on the </w:t>
      </w:r>
      <w:r w:rsidR="00EC607B" w:rsidRPr="00DF5922">
        <w:rPr>
          <w:b/>
          <w:noProof w:val="0"/>
        </w:rPr>
        <w:t>Trash Can</w:t>
      </w:r>
      <w:r w:rsidR="00EC607B" w:rsidRPr="00DF5922">
        <w:rPr>
          <w:noProof w:val="0"/>
        </w:rPr>
        <w:t>.</w:t>
      </w:r>
    </w:p>
    <w:p w14:paraId="7DCC4496" w14:textId="77777777" w:rsidR="00FE4F50" w:rsidRPr="00DF5922" w:rsidRDefault="00FE4F50" w:rsidP="00222167">
      <w:pPr>
        <w:pStyle w:val="HNormal"/>
        <w:rPr>
          <w:noProof w:val="0"/>
        </w:rPr>
      </w:pPr>
      <w:r w:rsidRPr="00DF5922">
        <w:rPr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93BA42C" wp14:editId="4015F424">
                <wp:simplePos x="0" y="0"/>
                <wp:positionH relativeFrom="column">
                  <wp:posOffset>333956</wp:posOffset>
                </wp:positionH>
                <wp:positionV relativeFrom="paragraph">
                  <wp:posOffset>2091193</wp:posOffset>
                </wp:positionV>
                <wp:extent cx="413468" cy="405517"/>
                <wp:effectExtent l="0" t="0" r="24765" b="13970"/>
                <wp:wrapNone/>
                <wp:docPr id="24" name="Oval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468" cy="40551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204DF1A" id="Oval 24" o:spid="_x0000_s1026" style="position:absolute;margin-left:26.3pt;margin-top:164.65pt;width:32.55pt;height:31.95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" filled="f" strokecolor="red" strokeweight="2pt"/>
            </w:pict>
          </mc:Fallback>
        </mc:AlternateContent>
      </w:r>
      <w:r w:rsidRPr="00DF5922">
        <w:rPr>
          <w:lang w:eastAsia="en-GB"/>
        </w:rPr>
        <w:drawing>
          <wp:inline distT="0" distB="0" distL="0" distR="0" wp14:anchorId="2543DFD9" wp14:editId="37EF4859">
            <wp:extent cx="2782956" cy="3499591"/>
            <wp:effectExtent l="19050" t="19050" r="17780" b="2476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51293" cy="358552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702E66" w14:textId="77777777" w:rsidR="00EC607B" w:rsidRPr="00DF5922" w:rsidRDefault="00EC607B" w:rsidP="00B80621">
      <w:pPr>
        <w:pStyle w:val="HNormal"/>
        <w:spacing w:after="0" w:line="276" w:lineRule="auto"/>
        <w:rPr>
          <w:noProof w:val="0"/>
        </w:rPr>
      </w:pPr>
    </w:p>
    <w:p w14:paraId="0AB0B4EF" w14:textId="77777777" w:rsidR="00EC607B" w:rsidRPr="00DF5922" w:rsidRDefault="00305A33" w:rsidP="00252A3A">
      <w:pPr>
        <w:pStyle w:val="Heading1"/>
      </w:pPr>
      <w:bookmarkStart w:id="33" w:name="_Toc529449267"/>
      <w:bookmarkStart w:id="34" w:name="_Toc530122674"/>
      <w:r w:rsidRPr="00DF5922">
        <w:t>Styles and Settings</w:t>
      </w:r>
      <w:bookmarkEnd w:id="33"/>
      <w:bookmarkEnd w:id="34"/>
    </w:p>
    <w:p w14:paraId="3819D8F1" w14:textId="77777777" w:rsidR="00843387" w:rsidRPr="00DF5922" w:rsidRDefault="00624DE2" w:rsidP="00174306">
      <w:pPr>
        <w:pStyle w:val="HNormal"/>
        <w:spacing w:after="0" w:line="276" w:lineRule="auto"/>
        <w:rPr>
          <w:noProof w:val="0"/>
        </w:rPr>
      </w:pPr>
      <w:r w:rsidRPr="00DF5922">
        <w:rPr>
          <w:noProof w:val="0"/>
        </w:rPr>
        <w:t xml:space="preserve">In </w:t>
      </w:r>
      <w:r w:rsidR="00AD315D" w:rsidRPr="00DF5922">
        <w:rPr>
          <w:b/>
          <w:noProof w:val="0"/>
        </w:rPr>
        <w:t>Styles,</w:t>
      </w:r>
      <w:r w:rsidRPr="00DF5922">
        <w:rPr>
          <w:noProof w:val="0"/>
        </w:rPr>
        <w:t xml:space="preserve"> y</w:t>
      </w:r>
      <w:r w:rsidR="00DB4182" w:rsidRPr="00DF5922">
        <w:rPr>
          <w:noProof w:val="0"/>
        </w:rPr>
        <w:t xml:space="preserve">ou can choose from various colour and layout options as well as </w:t>
      </w:r>
      <w:r w:rsidR="007021C5" w:rsidRPr="00DF5922">
        <w:rPr>
          <w:noProof w:val="0"/>
        </w:rPr>
        <w:t xml:space="preserve">specifying </w:t>
      </w:r>
      <w:r w:rsidR="00DB4182" w:rsidRPr="00DF5922">
        <w:rPr>
          <w:noProof w:val="0"/>
        </w:rPr>
        <w:t xml:space="preserve">the </w:t>
      </w:r>
      <w:r w:rsidR="007021C5" w:rsidRPr="00DF5922">
        <w:rPr>
          <w:noProof w:val="0"/>
        </w:rPr>
        <w:t>way</w:t>
      </w:r>
      <w:r w:rsidR="00DB4182" w:rsidRPr="00DF5922">
        <w:rPr>
          <w:noProof w:val="0"/>
        </w:rPr>
        <w:t xml:space="preserve"> your Sway will run when view</w:t>
      </w:r>
      <w:r w:rsidRPr="00DF5922">
        <w:rPr>
          <w:noProof w:val="0"/>
        </w:rPr>
        <w:t>ed</w:t>
      </w:r>
      <w:r w:rsidR="00DB4182" w:rsidRPr="00DF5922">
        <w:rPr>
          <w:noProof w:val="0"/>
        </w:rPr>
        <w:t xml:space="preserve">, i.e. </w:t>
      </w:r>
      <w:r w:rsidR="00DB4182" w:rsidRPr="00DF5922">
        <w:rPr>
          <w:b/>
          <w:noProof w:val="0"/>
        </w:rPr>
        <w:t>Vertical, Horizontal</w:t>
      </w:r>
      <w:r w:rsidR="00DB4182" w:rsidRPr="00DF5922">
        <w:rPr>
          <w:noProof w:val="0"/>
        </w:rPr>
        <w:t xml:space="preserve"> or </w:t>
      </w:r>
      <w:r w:rsidR="00DB4182" w:rsidRPr="00DF5922">
        <w:rPr>
          <w:b/>
          <w:noProof w:val="0"/>
        </w:rPr>
        <w:t>Slides</w:t>
      </w:r>
      <w:r w:rsidR="00A95B77" w:rsidRPr="00DF5922">
        <w:rPr>
          <w:noProof w:val="0"/>
        </w:rPr>
        <w:t xml:space="preserve"> </w:t>
      </w:r>
      <w:r w:rsidR="007021C5" w:rsidRPr="00DF5922">
        <w:rPr>
          <w:noProof w:val="0"/>
        </w:rPr>
        <w:t>layout</w:t>
      </w:r>
      <w:r w:rsidR="00A95B77" w:rsidRPr="00DF5922">
        <w:rPr>
          <w:noProof w:val="0"/>
        </w:rPr>
        <w:t xml:space="preserve">. The </w:t>
      </w:r>
      <w:r w:rsidR="00A95B77" w:rsidRPr="00DF5922">
        <w:rPr>
          <w:b/>
          <w:noProof w:val="0"/>
        </w:rPr>
        <w:t>Customise</w:t>
      </w:r>
      <w:r w:rsidR="00A95B77" w:rsidRPr="00DF5922">
        <w:rPr>
          <w:noProof w:val="0"/>
        </w:rPr>
        <w:t xml:space="preserve"> button allows sp</w:t>
      </w:r>
      <w:r w:rsidR="007021C5" w:rsidRPr="00DF5922">
        <w:rPr>
          <w:noProof w:val="0"/>
        </w:rPr>
        <w:t>ecific cha</w:t>
      </w:r>
      <w:r w:rsidRPr="00DF5922">
        <w:rPr>
          <w:noProof w:val="0"/>
        </w:rPr>
        <w:t>n</w:t>
      </w:r>
      <w:r w:rsidR="007021C5" w:rsidRPr="00DF5922">
        <w:rPr>
          <w:noProof w:val="0"/>
        </w:rPr>
        <w:t xml:space="preserve">ges to font style, </w:t>
      </w:r>
      <w:r w:rsidR="00A95B77" w:rsidRPr="00DF5922">
        <w:rPr>
          <w:noProof w:val="0"/>
        </w:rPr>
        <w:t>size and animation emphasis</w:t>
      </w:r>
      <w:r w:rsidRPr="00DF5922">
        <w:rPr>
          <w:noProof w:val="0"/>
        </w:rPr>
        <w:t xml:space="preserve"> </w:t>
      </w:r>
      <w:r w:rsidR="00174306" w:rsidRPr="00DF5922">
        <w:rPr>
          <w:noProof w:val="0"/>
        </w:rPr>
        <w:t xml:space="preserve">for any animated content you </w:t>
      </w:r>
      <w:r w:rsidR="0035281B" w:rsidRPr="00DF5922">
        <w:rPr>
          <w:noProof w:val="0"/>
        </w:rPr>
        <w:t xml:space="preserve">may </w:t>
      </w:r>
      <w:r w:rsidR="00174306" w:rsidRPr="00DF5922">
        <w:rPr>
          <w:noProof w:val="0"/>
        </w:rPr>
        <w:t>have.</w:t>
      </w:r>
    </w:p>
    <w:p w14:paraId="52A45E28" w14:textId="77777777" w:rsidR="007021C5" w:rsidRPr="00DF5922" w:rsidRDefault="007021C5" w:rsidP="00843387">
      <w:pPr>
        <w:pStyle w:val="HNormal"/>
        <w:spacing w:after="0" w:line="276" w:lineRule="auto"/>
        <w:rPr>
          <w:noProof w:val="0"/>
        </w:rPr>
      </w:pPr>
      <w:r w:rsidRPr="00DF5922">
        <w:rPr>
          <w:lang w:eastAsia="en-GB"/>
        </w:rPr>
        <w:drawing>
          <wp:inline distT="0" distB="0" distL="0" distR="0" wp14:anchorId="71B740DE" wp14:editId="1E4069E1">
            <wp:extent cx="2350063" cy="3419060"/>
            <wp:effectExtent l="19050" t="19050" r="12700" b="1016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6792" cy="3457948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BCFEC0" w14:textId="77777777" w:rsidR="00843387" w:rsidRPr="00DF5922" w:rsidRDefault="00843387" w:rsidP="00843387">
      <w:pPr>
        <w:pStyle w:val="HNormal"/>
        <w:spacing w:after="0" w:line="276" w:lineRule="auto"/>
        <w:rPr>
          <w:noProof w:val="0"/>
        </w:rPr>
      </w:pPr>
      <w:r w:rsidRPr="00DF5922">
        <w:rPr>
          <w:noProof w:val="0"/>
        </w:rPr>
        <w:lastRenderedPageBreak/>
        <w:t xml:space="preserve">The </w:t>
      </w:r>
      <w:r w:rsidRPr="00DF5922">
        <w:rPr>
          <w:b/>
          <w:noProof w:val="0"/>
        </w:rPr>
        <w:t xml:space="preserve">Remix </w:t>
      </w:r>
      <w:r w:rsidR="00222167" w:rsidRPr="00DF5922">
        <w:rPr>
          <w:noProof w:val="0"/>
        </w:rPr>
        <w:t>option</w:t>
      </w:r>
      <w:r w:rsidRPr="00DF5922">
        <w:rPr>
          <w:noProof w:val="0"/>
        </w:rPr>
        <w:t xml:space="preserve"> </w:t>
      </w:r>
      <w:r w:rsidR="00B42DB7" w:rsidRPr="00DF5922">
        <w:rPr>
          <w:noProof w:val="0"/>
        </w:rPr>
        <w:t>lets</w:t>
      </w:r>
      <w:r w:rsidRPr="00DF5922">
        <w:rPr>
          <w:noProof w:val="0"/>
        </w:rPr>
        <w:t xml:space="preserve"> the </w:t>
      </w:r>
      <w:r w:rsidR="007021C5" w:rsidRPr="00DF5922">
        <w:rPr>
          <w:noProof w:val="0"/>
        </w:rPr>
        <w:t>software</w:t>
      </w:r>
      <w:r w:rsidRPr="00DF5922">
        <w:rPr>
          <w:noProof w:val="0"/>
        </w:rPr>
        <w:t xml:space="preserve"> determine the final </w:t>
      </w:r>
      <w:r w:rsidR="00EE6142" w:rsidRPr="00DF5922">
        <w:rPr>
          <w:noProof w:val="0"/>
        </w:rPr>
        <w:t>design</w:t>
      </w:r>
      <w:r w:rsidRPr="00DF5922">
        <w:rPr>
          <w:noProof w:val="0"/>
        </w:rPr>
        <w:t xml:space="preserve"> of the </w:t>
      </w:r>
      <w:r w:rsidR="00B42DB7" w:rsidRPr="00DF5922">
        <w:rPr>
          <w:noProof w:val="0"/>
        </w:rPr>
        <w:t>Sway</w:t>
      </w:r>
      <w:r w:rsidR="00624DE2" w:rsidRPr="00DF5922">
        <w:rPr>
          <w:noProof w:val="0"/>
        </w:rPr>
        <w:t xml:space="preserve"> by changing </w:t>
      </w:r>
      <w:r w:rsidR="00B42DB7" w:rsidRPr="00DF5922">
        <w:rPr>
          <w:noProof w:val="0"/>
        </w:rPr>
        <w:t xml:space="preserve">all the </w:t>
      </w:r>
      <w:r w:rsidR="00624DE2" w:rsidRPr="00DF5922">
        <w:rPr>
          <w:noProof w:val="0"/>
        </w:rPr>
        <w:t>style settings</w:t>
      </w:r>
      <w:r w:rsidR="00B42DB7" w:rsidRPr="00DF5922">
        <w:rPr>
          <w:noProof w:val="0"/>
        </w:rPr>
        <w:t xml:space="preserve"> each time you click it</w:t>
      </w:r>
      <w:r w:rsidRPr="00DF5922">
        <w:rPr>
          <w:noProof w:val="0"/>
        </w:rPr>
        <w:t xml:space="preserve">. </w:t>
      </w:r>
      <w:r w:rsidR="00B42DB7" w:rsidRPr="00DF5922">
        <w:rPr>
          <w:noProof w:val="0"/>
        </w:rPr>
        <w:t xml:space="preserve">If you </w:t>
      </w:r>
      <w:r w:rsidR="00AD315D" w:rsidRPr="00DF5922">
        <w:rPr>
          <w:noProof w:val="0"/>
        </w:rPr>
        <w:t>have not</w:t>
      </w:r>
      <w:r w:rsidR="00B42DB7" w:rsidRPr="00DF5922">
        <w:rPr>
          <w:noProof w:val="0"/>
        </w:rPr>
        <w:t xml:space="preserve"> settled on a final style for your Sway this option can be quick and effective. However, note</w:t>
      </w:r>
      <w:r w:rsidRPr="00DF5922">
        <w:rPr>
          <w:noProof w:val="0"/>
        </w:rPr>
        <w:t xml:space="preserve"> that you can </w:t>
      </w:r>
      <w:r w:rsidR="00B42DB7" w:rsidRPr="00DF5922">
        <w:rPr>
          <w:noProof w:val="0"/>
        </w:rPr>
        <w:t xml:space="preserve">always </w:t>
      </w:r>
      <w:r w:rsidRPr="00DF5922">
        <w:rPr>
          <w:noProof w:val="0"/>
        </w:rPr>
        <w:t xml:space="preserve">‘step back’ </w:t>
      </w:r>
      <w:r w:rsidR="007021C5" w:rsidRPr="00DF5922">
        <w:rPr>
          <w:noProof w:val="0"/>
        </w:rPr>
        <w:t xml:space="preserve">using the </w:t>
      </w:r>
      <w:r w:rsidR="00624DE2" w:rsidRPr="00DF5922">
        <w:rPr>
          <w:noProof w:val="0"/>
        </w:rPr>
        <w:t>u</w:t>
      </w:r>
      <w:r w:rsidR="007021C5" w:rsidRPr="00DF5922">
        <w:rPr>
          <w:noProof w:val="0"/>
        </w:rPr>
        <w:t xml:space="preserve">ndo button </w:t>
      </w:r>
      <w:r w:rsidRPr="00DF5922">
        <w:rPr>
          <w:noProof w:val="0"/>
        </w:rPr>
        <w:t xml:space="preserve">if </w:t>
      </w:r>
      <w:r w:rsidR="00B42DB7" w:rsidRPr="00DF5922">
        <w:rPr>
          <w:noProof w:val="0"/>
        </w:rPr>
        <w:t xml:space="preserve">none of </w:t>
      </w:r>
      <w:r w:rsidRPr="00DF5922">
        <w:rPr>
          <w:noProof w:val="0"/>
        </w:rPr>
        <w:t xml:space="preserve">the remix options </w:t>
      </w:r>
      <w:r w:rsidR="00B42DB7" w:rsidRPr="00DF5922">
        <w:rPr>
          <w:noProof w:val="0"/>
        </w:rPr>
        <w:t xml:space="preserve">are </w:t>
      </w:r>
      <w:r w:rsidR="004C4A90" w:rsidRPr="00DF5922">
        <w:rPr>
          <w:noProof w:val="0"/>
        </w:rPr>
        <w:t>un</w:t>
      </w:r>
      <w:r w:rsidR="00B42DB7" w:rsidRPr="00DF5922">
        <w:rPr>
          <w:noProof w:val="0"/>
        </w:rPr>
        <w:t>suitable</w:t>
      </w:r>
      <w:r w:rsidRPr="00DF5922">
        <w:rPr>
          <w:noProof w:val="0"/>
        </w:rPr>
        <w:t>.</w:t>
      </w:r>
    </w:p>
    <w:p w14:paraId="1B85B38A" w14:textId="77777777" w:rsidR="00EC607B" w:rsidRPr="00DF5922" w:rsidRDefault="00EC607B" w:rsidP="00EC607B">
      <w:pPr>
        <w:rPr>
          <w:rFonts w:ascii="Calibri" w:hAnsi="Calibri" w:cs="Calibri"/>
        </w:rPr>
      </w:pPr>
    </w:p>
    <w:p w14:paraId="734579EA" w14:textId="77777777" w:rsidR="00EC607B" w:rsidRPr="00DF5922" w:rsidRDefault="00A95B77" w:rsidP="00EC607B">
      <w:pPr>
        <w:pStyle w:val="Heading1"/>
      </w:pPr>
      <w:bookmarkStart w:id="35" w:name="_Toc529449268"/>
      <w:bookmarkStart w:id="36" w:name="_Toc530122675"/>
      <w:r w:rsidRPr="00DF5922">
        <w:t>Options</w:t>
      </w:r>
      <w:bookmarkEnd w:id="35"/>
      <w:bookmarkEnd w:id="36"/>
    </w:p>
    <w:p w14:paraId="4B62FC78" w14:textId="77777777" w:rsidR="002D1E47" w:rsidRPr="00DF5922" w:rsidRDefault="00624DE2" w:rsidP="002D1E47">
      <w:pPr>
        <w:pStyle w:val="HNormal"/>
        <w:rPr>
          <w:noProof w:val="0"/>
        </w:rPr>
      </w:pPr>
      <w:r w:rsidRPr="00DF5922">
        <w:rPr>
          <w:noProof w:val="0"/>
        </w:rPr>
        <w:t>From</w:t>
      </w:r>
      <w:r w:rsidR="002D1E47" w:rsidRPr="00DF5922">
        <w:rPr>
          <w:noProof w:val="0"/>
        </w:rPr>
        <w:t xml:space="preserve"> the el</w:t>
      </w:r>
      <w:r w:rsidR="001452ED" w:rsidRPr="00DF5922">
        <w:rPr>
          <w:noProof w:val="0"/>
        </w:rPr>
        <w:t>l</w:t>
      </w:r>
      <w:r w:rsidR="002D1E47" w:rsidRPr="00DF5922">
        <w:rPr>
          <w:noProof w:val="0"/>
        </w:rPr>
        <w:t xml:space="preserve">ipsis </w:t>
      </w:r>
      <w:r w:rsidR="00AD315D" w:rsidRPr="00DF5922">
        <w:rPr>
          <w:noProof w:val="0"/>
        </w:rPr>
        <w:t>button,</w:t>
      </w:r>
      <w:r w:rsidRPr="00DF5922">
        <w:rPr>
          <w:noProof w:val="0"/>
        </w:rPr>
        <w:t xml:space="preserve"> (…) </w:t>
      </w:r>
      <w:r w:rsidR="002D1E47" w:rsidRPr="00DF5922">
        <w:rPr>
          <w:noProof w:val="0"/>
        </w:rPr>
        <w:t xml:space="preserve">Sway offers a number of useful options </w:t>
      </w:r>
      <w:r w:rsidR="004C4A90" w:rsidRPr="00DF5922">
        <w:rPr>
          <w:noProof w:val="0"/>
        </w:rPr>
        <w:t>i</w:t>
      </w:r>
      <w:r w:rsidR="002D1E47" w:rsidRPr="00DF5922">
        <w:rPr>
          <w:noProof w:val="0"/>
        </w:rPr>
        <w:t xml:space="preserve">ncluding </w:t>
      </w:r>
      <w:r w:rsidR="002D1E47" w:rsidRPr="00DF5922">
        <w:rPr>
          <w:b/>
          <w:noProof w:val="0"/>
        </w:rPr>
        <w:t>Duplicate, Save as Template</w:t>
      </w:r>
      <w:r w:rsidR="002D1E47" w:rsidRPr="00DF5922">
        <w:rPr>
          <w:noProof w:val="0"/>
        </w:rPr>
        <w:t xml:space="preserve">, </w:t>
      </w:r>
      <w:r w:rsidR="002D1E47" w:rsidRPr="00DF5922">
        <w:rPr>
          <w:b/>
          <w:noProof w:val="0"/>
        </w:rPr>
        <w:t>Export</w:t>
      </w:r>
      <w:r w:rsidR="002D1E47" w:rsidRPr="00DF5922">
        <w:rPr>
          <w:noProof w:val="0"/>
        </w:rPr>
        <w:t xml:space="preserve"> </w:t>
      </w:r>
      <w:r w:rsidR="002D1E47" w:rsidRPr="00DF5922">
        <w:rPr>
          <w:i/>
          <w:noProof w:val="0"/>
        </w:rPr>
        <w:t>(PDF or Word)</w:t>
      </w:r>
      <w:r w:rsidR="002D1E47" w:rsidRPr="00DF5922">
        <w:rPr>
          <w:noProof w:val="0"/>
        </w:rPr>
        <w:t xml:space="preserve"> and </w:t>
      </w:r>
      <w:r w:rsidR="002D1E47" w:rsidRPr="00DF5922">
        <w:rPr>
          <w:b/>
          <w:noProof w:val="0"/>
        </w:rPr>
        <w:t>Print</w:t>
      </w:r>
      <w:r w:rsidR="00CD0C92" w:rsidRPr="00DF5922">
        <w:rPr>
          <w:b/>
          <w:noProof w:val="0"/>
        </w:rPr>
        <w:t xml:space="preserve">. </w:t>
      </w:r>
      <w:r w:rsidR="00CD0C92" w:rsidRPr="00DF5922">
        <w:rPr>
          <w:noProof w:val="0"/>
        </w:rPr>
        <w:t xml:space="preserve">Under the </w:t>
      </w:r>
      <w:r w:rsidR="00CD0C92" w:rsidRPr="00DF5922">
        <w:rPr>
          <w:b/>
          <w:noProof w:val="0"/>
        </w:rPr>
        <w:t>Settings for this</w:t>
      </w:r>
      <w:r w:rsidR="00A11C17" w:rsidRPr="00DF5922">
        <w:rPr>
          <w:b/>
          <w:noProof w:val="0"/>
        </w:rPr>
        <w:t xml:space="preserve"> </w:t>
      </w:r>
      <w:r w:rsidR="00AD315D" w:rsidRPr="00DF5922">
        <w:rPr>
          <w:b/>
          <w:noProof w:val="0"/>
        </w:rPr>
        <w:t>Sway,</w:t>
      </w:r>
      <w:r w:rsidR="00A11C17" w:rsidRPr="00DF5922">
        <w:rPr>
          <w:noProof w:val="0"/>
        </w:rPr>
        <w:t xml:space="preserve"> there are langu</w:t>
      </w:r>
      <w:r w:rsidR="004C4A90" w:rsidRPr="00DF5922">
        <w:rPr>
          <w:noProof w:val="0"/>
        </w:rPr>
        <w:t>age and additional view options.</w:t>
      </w:r>
    </w:p>
    <w:p w14:paraId="2F7C682D" w14:textId="77777777" w:rsidR="002D1E47" w:rsidRPr="00DF5922" w:rsidRDefault="004C4A90" w:rsidP="00191FFF">
      <w:pPr>
        <w:pStyle w:val="HNormal"/>
        <w:rPr>
          <w:noProof w:val="0"/>
        </w:rPr>
      </w:pPr>
      <w:r w:rsidRPr="00DF5922">
        <w:rPr>
          <w:lang w:eastAsia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82A9F80" wp14:editId="0635C546">
                <wp:simplePos x="0" y="0"/>
                <wp:positionH relativeFrom="column">
                  <wp:posOffset>492981</wp:posOffset>
                </wp:positionH>
                <wp:positionV relativeFrom="paragraph">
                  <wp:posOffset>2640192</wp:posOffset>
                </wp:positionV>
                <wp:extent cx="1184744" cy="325755"/>
                <wp:effectExtent l="0" t="0" r="15875" b="1714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4744" cy="3257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B5FB839" id="Rectangle 14" o:spid="_x0000_s1026" style="position:absolute;margin-left:38.8pt;margin-top:207.9pt;width:93.3pt;height:25.65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" filled="f" strokecolor="red" strokeweight="2pt"/>
            </w:pict>
          </mc:Fallback>
        </mc:AlternateContent>
      </w:r>
      <w:r w:rsidRPr="00DF5922">
        <w:rPr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7DDC4C0" wp14:editId="71D1EE09">
                <wp:simplePos x="0" y="0"/>
                <wp:positionH relativeFrom="column">
                  <wp:posOffset>2417197</wp:posOffset>
                </wp:positionH>
                <wp:positionV relativeFrom="paragraph">
                  <wp:posOffset>2695851</wp:posOffset>
                </wp:positionV>
                <wp:extent cx="532737" cy="198755"/>
                <wp:effectExtent l="0" t="0" r="1270" b="0"/>
                <wp:wrapNone/>
                <wp:docPr id="290" name="Right Arrow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2737" cy="19875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9011BCB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290" o:spid="_x0000_s1026" type="#_x0000_t13" style="position:absolute;margin-left:190.35pt;margin-top:212.25pt;width:41.95pt;height:15.65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" adj="17571" fillcolor="red" stroked="f" strokeweight="2pt"/>
            </w:pict>
          </mc:Fallback>
        </mc:AlternateContent>
      </w:r>
      <w:r w:rsidR="00A11C17" w:rsidRPr="00DF5922">
        <w:rPr>
          <w:lang w:eastAsia="en-GB"/>
        </w:rPr>
        <w:drawing>
          <wp:anchor distT="0" distB="0" distL="114300" distR="114300" simplePos="0" relativeHeight="251673600" behindDoc="0" locked="0" layoutInCell="1" allowOverlap="1" wp14:anchorId="1DA5CBE1" wp14:editId="7C8B2CE8">
            <wp:simplePos x="0" y="0"/>
            <wp:positionH relativeFrom="column">
              <wp:posOffset>3029199</wp:posOffset>
            </wp:positionH>
            <wp:positionV relativeFrom="paragraph">
              <wp:posOffset>477686</wp:posOffset>
            </wp:positionV>
            <wp:extent cx="1955800" cy="4440555"/>
            <wp:effectExtent l="19050" t="19050" r="25400" b="17145"/>
            <wp:wrapNone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5800" cy="444055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191FFF" w:rsidRPr="00DF5922">
        <w:rPr>
          <w:lang w:eastAsia="en-GB"/>
        </w:rPr>
        <w:drawing>
          <wp:inline distT="0" distB="0" distL="0" distR="0" wp14:anchorId="0246CD00" wp14:editId="71333145">
            <wp:extent cx="1971924" cy="4901462"/>
            <wp:effectExtent l="19050" t="19050" r="28575" b="1397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8382" cy="494237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B5655B" w14:textId="77777777" w:rsidR="004C4A90" w:rsidRPr="00DF5922" w:rsidRDefault="004C4A90">
      <w:pPr>
        <w:spacing w:after="0"/>
      </w:pPr>
      <w:r w:rsidRPr="00DF5922">
        <w:br w:type="page"/>
      </w:r>
    </w:p>
    <w:p w14:paraId="13FE3A30" w14:textId="77777777" w:rsidR="004C4A90" w:rsidRPr="00DF5922" w:rsidRDefault="004C4A90" w:rsidP="00191FFF">
      <w:pPr>
        <w:pStyle w:val="HNormal"/>
        <w:rPr>
          <w:noProof w:val="0"/>
        </w:rPr>
      </w:pPr>
    </w:p>
    <w:p w14:paraId="1B0B0D05" w14:textId="77777777" w:rsidR="00804735" w:rsidRPr="00DF5922" w:rsidRDefault="003B6E6A" w:rsidP="00252A3A">
      <w:pPr>
        <w:pStyle w:val="Heading1"/>
      </w:pPr>
      <w:bookmarkStart w:id="37" w:name="_Toc530122676"/>
      <w:bookmarkStart w:id="38" w:name="_Toc529449269"/>
      <w:r w:rsidRPr="00DF5922">
        <w:t>Additional S</w:t>
      </w:r>
      <w:r w:rsidR="00804735" w:rsidRPr="00DF5922">
        <w:t>ettings</w:t>
      </w:r>
      <w:bookmarkEnd w:id="37"/>
    </w:p>
    <w:p w14:paraId="11FF3A88" w14:textId="77777777" w:rsidR="00804735" w:rsidRPr="00DF5922" w:rsidRDefault="00A11C17" w:rsidP="00804735">
      <w:pPr>
        <w:pStyle w:val="HNormal"/>
        <w:rPr>
          <w:noProof w:val="0"/>
        </w:rPr>
      </w:pPr>
      <w:r w:rsidRPr="00DF5922">
        <w:rPr>
          <w:noProof w:val="0"/>
        </w:rPr>
        <w:t xml:space="preserve">In </w:t>
      </w:r>
      <w:r w:rsidR="00E0062A" w:rsidRPr="00DF5922">
        <w:rPr>
          <w:b/>
          <w:noProof w:val="0"/>
        </w:rPr>
        <w:t>Play</w:t>
      </w:r>
      <w:r w:rsidR="00E0062A" w:rsidRPr="00DF5922">
        <w:rPr>
          <w:noProof w:val="0"/>
        </w:rPr>
        <w:t xml:space="preserve"> mode</w:t>
      </w:r>
      <w:r w:rsidRPr="00DF5922">
        <w:rPr>
          <w:noProof w:val="0"/>
        </w:rPr>
        <w:t>, selecting the</w:t>
      </w:r>
      <w:r w:rsidR="00804735" w:rsidRPr="00DF5922">
        <w:rPr>
          <w:noProof w:val="0"/>
        </w:rPr>
        <w:t xml:space="preserve"> ‘cogwheel’</w:t>
      </w:r>
      <w:r w:rsidRPr="00DF5922">
        <w:rPr>
          <w:noProof w:val="0"/>
        </w:rPr>
        <w:t xml:space="preserve"> </w:t>
      </w:r>
      <w:r w:rsidRPr="00DF5922">
        <w:rPr>
          <w:lang w:eastAsia="en-GB"/>
        </w:rPr>
        <w:drawing>
          <wp:inline distT="0" distB="0" distL="0" distR="0" wp14:anchorId="53F60DB7" wp14:editId="21791ABF">
            <wp:extent cx="191059" cy="230588"/>
            <wp:effectExtent l="0" t="0" r="0" b="0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7525" cy="238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F5922">
        <w:rPr>
          <w:noProof w:val="0"/>
        </w:rPr>
        <w:t xml:space="preserve">  allows you to</w:t>
      </w:r>
      <w:r w:rsidR="00804735" w:rsidRPr="00DF5922">
        <w:rPr>
          <w:noProof w:val="0"/>
        </w:rPr>
        <w:t xml:space="preserve"> set and adjust </w:t>
      </w:r>
      <w:r w:rsidR="00AD315D" w:rsidRPr="00DF5922">
        <w:rPr>
          <w:noProof w:val="0"/>
        </w:rPr>
        <w:t>auto play</w:t>
      </w:r>
      <w:r w:rsidR="00804735" w:rsidRPr="00DF5922">
        <w:rPr>
          <w:noProof w:val="0"/>
        </w:rPr>
        <w:t xml:space="preserve"> options, set your Sway to loop continuously, turn animations on/off and change the </w:t>
      </w:r>
      <w:r w:rsidRPr="00DF5922">
        <w:rPr>
          <w:noProof w:val="0"/>
        </w:rPr>
        <w:t xml:space="preserve">viewing </w:t>
      </w:r>
      <w:r w:rsidR="00804735" w:rsidRPr="00DF5922">
        <w:rPr>
          <w:noProof w:val="0"/>
        </w:rPr>
        <w:t>layout.</w:t>
      </w:r>
    </w:p>
    <w:p w14:paraId="0775325A" w14:textId="77777777" w:rsidR="00E0062A" w:rsidRPr="00DF5922" w:rsidRDefault="00E0062A" w:rsidP="00804735">
      <w:pPr>
        <w:pStyle w:val="HNormal"/>
        <w:rPr>
          <w:noProof w:val="0"/>
        </w:rPr>
      </w:pPr>
      <w:r w:rsidRPr="00DF5922">
        <w:rPr>
          <w:lang w:eastAsia="en-GB"/>
        </w:rPr>
        <w:drawing>
          <wp:inline distT="0" distB="0" distL="0" distR="0" wp14:anchorId="3E03CF21" wp14:editId="332DF23E">
            <wp:extent cx="1828800" cy="2662040"/>
            <wp:effectExtent l="0" t="0" r="0" b="508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61067" cy="2709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949FD" w14:textId="77777777" w:rsidR="00804735" w:rsidRPr="00DF5922" w:rsidRDefault="00804735" w:rsidP="00804735">
      <w:pPr>
        <w:pStyle w:val="HNormal"/>
        <w:rPr>
          <w:noProof w:val="0"/>
        </w:rPr>
      </w:pPr>
    </w:p>
    <w:p w14:paraId="03383798" w14:textId="77777777" w:rsidR="00EC607B" w:rsidRPr="00DF5922" w:rsidRDefault="00EC607B" w:rsidP="00252A3A">
      <w:pPr>
        <w:pStyle w:val="Heading1"/>
      </w:pPr>
      <w:bookmarkStart w:id="39" w:name="_Toc530122677"/>
      <w:r w:rsidRPr="00DF5922">
        <w:t>Shar</w:t>
      </w:r>
      <w:r w:rsidR="00FD54F1" w:rsidRPr="00DF5922">
        <w:t>e your Sway with others</w:t>
      </w:r>
      <w:bookmarkEnd w:id="38"/>
      <w:bookmarkEnd w:id="39"/>
    </w:p>
    <w:p w14:paraId="1EB97D0A" w14:textId="77777777" w:rsidR="00EC607B" w:rsidRPr="00DF5922" w:rsidRDefault="004C4A90" w:rsidP="00B8698E">
      <w:pPr>
        <w:pStyle w:val="HNormal"/>
        <w:spacing w:after="0" w:line="276" w:lineRule="auto"/>
        <w:rPr>
          <w:noProof w:val="0"/>
        </w:rPr>
      </w:pPr>
      <w:r w:rsidRPr="00DF5922">
        <w:rPr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4B2F26B" wp14:editId="600AA7B2">
                <wp:simplePos x="0" y="0"/>
                <wp:positionH relativeFrom="column">
                  <wp:posOffset>2568271</wp:posOffset>
                </wp:positionH>
                <wp:positionV relativeFrom="paragraph">
                  <wp:posOffset>320813</wp:posOffset>
                </wp:positionV>
                <wp:extent cx="707666" cy="612250"/>
                <wp:effectExtent l="0" t="0" r="16510" b="16510"/>
                <wp:wrapNone/>
                <wp:docPr id="30" name="Oval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7666" cy="6122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9B784F4" id="Oval 30" o:spid="_x0000_s1026" style="position:absolute;margin-left:202.25pt;margin-top:25.25pt;width:55.7pt;height:48.2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" filled="f" strokecolor="red" strokeweight="2pt"/>
            </w:pict>
          </mc:Fallback>
        </mc:AlternateContent>
      </w:r>
      <w:r w:rsidR="00EC607B" w:rsidRPr="00DF5922">
        <w:rPr>
          <w:noProof w:val="0"/>
        </w:rPr>
        <w:t xml:space="preserve">Sways can be shared in a variety of ways. </w:t>
      </w:r>
      <w:r w:rsidR="00B8698E" w:rsidRPr="00DF5922">
        <w:rPr>
          <w:noProof w:val="0"/>
        </w:rPr>
        <w:t xml:space="preserve">Select </w:t>
      </w:r>
      <w:r w:rsidR="00EC607B" w:rsidRPr="00DF5922">
        <w:rPr>
          <w:b/>
          <w:noProof w:val="0"/>
        </w:rPr>
        <w:t>Share</w:t>
      </w:r>
      <w:r w:rsidR="00EC607B" w:rsidRPr="00DF5922">
        <w:rPr>
          <w:noProof w:val="0"/>
        </w:rPr>
        <w:t xml:space="preserve"> in the upper right area of the window. </w:t>
      </w:r>
    </w:p>
    <w:p w14:paraId="4CFEB2AA" w14:textId="77777777" w:rsidR="00EC607B" w:rsidRPr="00DF5922" w:rsidRDefault="00381137" w:rsidP="000B73B6">
      <w:pPr>
        <w:pStyle w:val="HNormal"/>
        <w:spacing w:after="0" w:line="276" w:lineRule="auto"/>
        <w:rPr>
          <w:noProof w:val="0"/>
        </w:rPr>
      </w:pPr>
      <w:r w:rsidRPr="00DF5922">
        <w:rPr>
          <w:lang w:eastAsia="en-GB"/>
        </w:rPr>
        <w:drawing>
          <wp:inline distT="0" distB="0" distL="0" distR="0" wp14:anchorId="13D033AE" wp14:editId="355B4FC9">
            <wp:extent cx="2886324" cy="3510740"/>
            <wp:effectExtent l="19050" t="19050" r="9525" b="1397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907883" cy="353696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18FFEB" w14:textId="77777777" w:rsidR="00EC607B" w:rsidRPr="00DF5922" w:rsidRDefault="00FD54F1" w:rsidP="00FD54F1">
      <w:pPr>
        <w:pStyle w:val="Heading5"/>
        <w:numPr>
          <w:ilvl w:val="0"/>
          <w:numId w:val="0"/>
        </w:numPr>
        <w:ind w:left="567"/>
        <w:rPr>
          <w:noProof w:val="0"/>
        </w:rPr>
      </w:pPr>
      <w:r w:rsidRPr="00DF5922">
        <w:rPr>
          <w:noProof w:val="0"/>
        </w:rPr>
        <w:lastRenderedPageBreak/>
        <w:t>Sway generates a link that yo</w:t>
      </w:r>
      <w:r w:rsidR="00B65E71" w:rsidRPr="00DF5922">
        <w:rPr>
          <w:noProof w:val="0"/>
        </w:rPr>
        <w:t xml:space="preserve">u can </w:t>
      </w:r>
      <w:r w:rsidR="00B8698E" w:rsidRPr="00DF5922">
        <w:rPr>
          <w:noProof w:val="0"/>
        </w:rPr>
        <w:t xml:space="preserve">copy and send to an individual, </w:t>
      </w:r>
      <w:r w:rsidR="00B65E71" w:rsidRPr="00DF5922">
        <w:rPr>
          <w:noProof w:val="0"/>
        </w:rPr>
        <w:t xml:space="preserve">specific </w:t>
      </w:r>
      <w:r w:rsidRPr="00DF5922">
        <w:rPr>
          <w:noProof w:val="0"/>
        </w:rPr>
        <w:t>group</w:t>
      </w:r>
      <w:r w:rsidR="00B65E71" w:rsidRPr="00DF5922">
        <w:rPr>
          <w:noProof w:val="0"/>
        </w:rPr>
        <w:t xml:space="preserve">s of people or </w:t>
      </w:r>
      <w:r w:rsidR="00773D7C" w:rsidRPr="00DF5922">
        <w:rPr>
          <w:noProof w:val="0"/>
        </w:rPr>
        <w:t>colleagues</w:t>
      </w:r>
      <w:r w:rsidRPr="00DF5922">
        <w:rPr>
          <w:noProof w:val="0"/>
        </w:rPr>
        <w:t xml:space="preserve"> </w:t>
      </w:r>
      <w:r w:rsidR="00773D7C" w:rsidRPr="00DF5922">
        <w:rPr>
          <w:noProof w:val="0"/>
        </w:rPr>
        <w:t>with</w:t>
      </w:r>
      <w:r w:rsidRPr="00DF5922">
        <w:rPr>
          <w:noProof w:val="0"/>
        </w:rPr>
        <w:t>in yo</w:t>
      </w:r>
      <w:r w:rsidR="00B65E71" w:rsidRPr="00DF5922">
        <w:rPr>
          <w:noProof w:val="0"/>
        </w:rPr>
        <w:t>ur organisation</w:t>
      </w:r>
      <w:r w:rsidRPr="00DF5922">
        <w:rPr>
          <w:noProof w:val="0"/>
        </w:rPr>
        <w:t>.  You can also decide whether they will have view or edit access and if a password will be required, which you can then set.</w:t>
      </w:r>
    </w:p>
    <w:p w14:paraId="741EC43E" w14:textId="77777777" w:rsidR="00EC607B" w:rsidRPr="00DF5922" w:rsidRDefault="00EC607B" w:rsidP="00EC607B">
      <w:pPr>
        <w:rPr>
          <w:rFonts w:ascii="Calibri" w:hAnsi="Calibri" w:cs="Calibri"/>
        </w:rPr>
      </w:pPr>
    </w:p>
    <w:p w14:paraId="5B5B719D" w14:textId="77777777" w:rsidR="00EC607B" w:rsidRPr="00DF5922" w:rsidRDefault="00EC607B" w:rsidP="00252A3A">
      <w:pPr>
        <w:pStyle w:val="Heading1"/>
      </w:pPr>
      <w:bookmarkStart w:id="40" w:name="_Toc529449271"/>
      <w:bookmarkStart w:id="41" w:name="_Toc530122678"/>
      <w:r w:rsidRPr="00DF5922">
        <w:t>Deleting a Sway</w:t>
      </w:r>
      <w:bookmarkEnd w:id="40"/>
      <w:bookmarkEnd w:id="41"/>
      <w:r w:rsidRPr="00DF5922">
        <w:t xml:space="preserve"> </w:t>
      </w:r>
    </w:p>
    <w:p w14:paraId="5E226DDF" w14:textId="77777777" w:rsidR="00FD54F1" w:rsidRPr="00DF5922" w:rsidRDefault="00B8698E" w:rsidP="00FD54F1">
      <w:pPr>
        <w:pStyle w:val="Heading5"/>
        <w:numPr>
          <w:ilvl w:val="0"/>
          <w:numId w:val="0"/>
        </w:numPr>
        <w:ind w:left="567"/>
        <w:rPr>
          <w:noProof w:val="0"/>
        </w:rPr>
      </w:pPr>
      <w:r w:rsidRPr="00DF5922">
        <w:rPr>
          <w:noProof w:val="0"/>
        </w:rPr>
        <w:t>To delete a Sway;</w:t>
      </w:r>
    </w:p>
    <w:p w14:paraId="69DDFC0B" w14:textId="77777777" w:rsidR="00EC607B" w:rsidRPr="00DF5922" w:rsidRDefault="00B8698E" w:rsidP="00FD54F1">
      <w:pPr>
        <w:pStyle w:val="Heading5"/>
        <w:rPr>
          <w:noProof w:val="0"/>
        </w:rPr>
      </w:pPr>
      <w:r w:rsidRPr="00DF5922">
        <w:rPr>
          <w:noProof w:val="0"/>
        </w:rPr>
        <w:t xml:space="preserve">Navigate to the </w:t>
      </w:r>
      <w:r w:rsidRPr="00DF5922">
        <w:rPr>
          <w:b/>
          <w:noProof w:val="0"/>
        </w:rPr>
        <w:t xml:space="preserve">My </w:t>
      </w:r>
      <w:r w:rsidR="00EC607B" w:rsidRPr="00DF5922">
        <w:rPr>
          <w:b/>
          <w:noProof w:val="0"/>
        </w:rPr>
        <w:t>Sways</w:t>
      </w:r>
      <w:r w:rsidR="00EC607B" w:rsidRPr="00DF5922">
        <w:rPr>
          <w:noProof w:val="0"/>
        </w:rPr>
        <w:t xml:space="preserve"> page. </w:t>
      </w:r>
    </w:p>
    <w:p w14:paraId="041B31C1" w14:textId="77777777" w:rsidR="00EC607B" w:rsidRPr="00DF5922" w:rsidRDefault="00773D7C" w:rsidP="00773D7C">
      <w:pPr>
        <w:pStyle w:val="Heading5"/>
        <w:rPr>
          <w:noProof w:val="0"/>
        </w:rPr>
      </w:pPr>
      <w:r w:rsidRPr="00DF5922">
        <w:rPr>
          <w:noProof w:val="0"/>
        </w:rPr>
        <w:t>Select</w:t>
      </w:r>
      <w:r w:rsidR="00EC607B" w:rsidRPr="00DF5922">
        <w:rPr>
          <w:noProof w:val="0"/>
        </w:rPr>
        <w:t xml:space="preserve"> the </w:t>
      </w:r>
      <w:r w:rsidR="00AD315D" w:rsidRPr="00DF5922">
        <w:rPr>
          <w:b/>
          <w:noProof w:val="0"/>
        </w:rPr>
        <w:t>ellipsis</w:t>
      </w:r>
      <w:r w:rsidR="00EC607B" w:rsidRPr="00DF5922">
        <w:rPr>
          <w:b/>
          <w:noProof w:val="0"/>
        </w:rPr>
        <w:t xml:space="preserve"> </w:t>
      </w:r>
      <w:r w:rsidRPr="00DF5922">
        <w:rPr>
          <w:b/>
          <w:noProof w:val="0"/>
        </w:rPr>
        <w:t>(</w:t>
      </w:r>
      <w:r w:rsidR="00B8698E" w:rsidRPr="00DF5922">
        <w:rPr>
          <w:b/>
          <w:noProof w:val="0"/>
        </w:rPr>
        <w:t>…</w:t>
      </w:r>
      <w:r w:rsidRPr="00DF5922">
        <w:rPr>
          <w:b/>
          <w:noProof w:val="0"/>
        </w:rPr>
        <w:t>)</w:t>
      </w:r>
      <w:r w:rsidRPr="00DF5922">
        <w:rPr>
          <w:noProof w:val="0"/>
        </w:rPr>
        <w:t xml:space="preserve"> option in</w:t>
      </w:r>
      <w:r w:rsidR="00EC607B" w:rsidRPr="00DF5922">
        <w:rPr>
          <w:noProof w:val="0"/>
        </w:rPr>
        <w:t xml:space="preserve"> the Sway </w:t>
      </w:r>
      <w:r w:rsidR="00FD54F1" w:rsidRPr="00DF5922">
        <w:rPr>
          <w:noProof w:val="0"/>
        </w:rPr>
        <w:t>thumbnail</w:t>
      </w:r>
      <w:r w:rsidR="00EC607B" w:rsidRPr="00DF5922">
        <w:rPr>
          <w:noProof w:val="0"/>
        </w:rPr>
        <w:t xml:space="preserve">. </w:t>
      </w:r>
    </w:p>
    <w:p w14:paraId="225060FA" w14:textId="77777777" w:rsidR="00CF6D2C" w:rsidRPr="00DF5922" w:rsidRDefault="00FD54F1" w:rsidP="00FD54F1">
      <w:pPr>
        <w:pStyle w:val="Heading5"/>
        <w:rPr>
          <w:noProof w:val="0"/>
        </w:rPr>
      </w:pPr>
      <w:r w:rsidRPr="00DF5922">
        <w:rPr>
          <w:noProof w:val="0"/>
        </w:rPr>
        <w:t xml:space="preserve">Click on the </w:t>
      </w:r>
      <w:r w:rsidRPr="00DF5922">
        <w:rPr>
          <w:b/>
          <w:noProof w:val="0"/>
        </w:rPr>
        <w:t>Trash Can</w:t>
      </w:r>
      <w:r w:rsidRPr="00DF5922">
        <w:rPr>
          <w:noProof w:val="0"/>
        </w:rPr>
        <w:t>.</w:t>
      </w:r>
    </w:p>
    <w:p w14:paraId="00A52294" w14:textId="77777777" w:rsidR="00B8698E" w:rsidRPr="00DF5922" w:rsidRDefault="00B8698E">
      <w:pPr>
        <w:spacing w:after="0"/>
      </w:pPr>
      <w:r w:rsidRPr="00DF5922">
        <w:br w:type="page"/>
      </w:r>
    </w:p>
    <w:p w14:paraId="5A2C2D61" w14:textId="77777777" w:rsidR="00B8698E" w:rsidRPr="00DF5922" w:rsidRDefault="00B8698E" w:rsidP="00B8698E">
      <w:pPr>
        <w:pStyle w:val="HNormal"/>
        <w:rPr>
          <w:noProof w:val="0"/>
        </w:rPr>
      </w:pPr>
    </w:p>
    <w:p w14:paraId="6BD5C31F" w14:textId="77777777" w:rsidR="00E4285F" w:rsidRPr="00DF5922" w:rsidRDefault="00B8698E" w:rsidP="00E4285F">
      <w:pPr>
        <w:pStyle w:val="Heading1"/>
      </w:pPr>
      <w:bookmarkStart w:id="42" w:name="_Toc530122679"/>
      <w:r w:rsidRPr="00DF5922">
        <w:t>Notes</w:t>
      </w:r>
      <w:bookmarkEnd w:id="42"/>
    </w:p>
    <w:sectPr w:rsidR="00E4285F" w:rsidRPr="00DF5922" w:rsidSect="00A555AA">
      <w:footnotePr>
        <w:numRestart w:val="eachSect"/>
      </w:footnotePr>
      <w:pgSz w:w="11907" w:h="16840" w:code="9"/>
      <w:pgMar w:top="1440" w:right="1077" w:bottom="1440" w:left="1440" w:header="709" w:footer="805" w:gutter="0"/>
      <w:paperSrc w:first="7" w:other="7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391A2C3" w14:textId="77777777" w:rsidR="00612102" w:rsidRDefault="00612102">
      <w:r>
        <w:separator/>
      </w:r>
    </w:p>
  </w:endnote>
  <w:endnote w:type="continuationSeparator" w:id="0">
    <w:p w14:paraId="025C4275" w14:textId="77777777" w:rsidR="00612102" w:rsidRDefault="006121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E6FFEB" w14:textId="77777777" w:rsidR="00612102" w:rsidRDefault="00612102">
    <w:pPr>
      <w:pStyle w:val="Header"/>
      <w:pBdr>
        <w:top w:val="single" w:sz="12" w:space="1" w:color="auto"/>
      </w:pBdr>
      <w:tabs>
        <w:tab w:val="clear" w:pos="9071"/>
        <w:tab w:val="right" w:pos="9360"/>
      </w:tabs>
      <w:rPr>
        <w:rFonts w:ascii="Helvetica" w:hAnsi="Helvetica"/>
        <w:sz w:val="20"/>
      </w:rPr>
    </w:pPr>
    <w:r>
      <w:rPr>
        <w:rFonts w:ascii="Helvetica" w:hAnsi="Helvetica"/>
        <w:sz w:val="20"/>
      </w:rPr>
      <w:t>Using Word 7 for Windows 95 to prepare your thesis</w:t>
    </w:r>
    <w:r>
      <w:rPr>
        <w:rFonts w:ascii="Helvetica" w:hAnsi="Helvetica"/>
        <w:sz w:val="20"/>
      </w:rPr>
      <w:tab/>
    </w:r>
    <w:r>
      <w:rPr>
        <w:rFonts w:ascii="Helvetica" w:hAnsi="Helvetica"/>
        <w:sz w:val="20"/>
      </w:rPr>
      <w:tab/>
    </w:r>
    <w:r>
      <w:rPr>
        <w:rStyle w:val="PageNumber"/>
        <w:rFonts w:ascii="Helvetica" w:hAnsi="Helvetica"/>
        <w:sz w:val="20"/>
      </w:rPr>
      <w:fldChar w:fldCharType="begin"/>
    </w:r>
    <w:r>
      <w:rPr>
        <w:rStyle w:val="PageNumber"/>
        <w:rFonts w:ascii="Helvetica" w:hAnsi="Helvetica"/>
        <w:sz w:val="20"/>
      </w:rPr>
      <w:instrText xml:space="preserve"> PAGE </w:instrText>
    </w:r>
    <w:r>
      <w:rPr>
        <w:rStyle w:val="PageNumber"/>
        <w:rFonts w:ascii="Helvetica" w:hAnsi="Helvetica"/>
        <w:sz w:val="20"/>
      </w:rPr>
      <w:fldChar w:fldCharType="separate"/>
    </w:r>
    <w:r>
      <w:rPr>
        <w:rStyle w:val="PageNumber"/>
        <w:rFonts w:ascii="Helvetica" w:hAnsi="Helvetica"/>
        <w:noProof/>
        <w:sz w:val="20"/>
      </w:rPr>
      <w:t>ii</w:t>
    </w:r>
    <w:r>
      <w:rPr>
        <w:rStyle w:val="PageNumber"/>
        <w:rFonts w:ascii="Helvetica" w:hAnsi="Helvetica"/>
        <w:sz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907CE1" w14:textId="77777777" w:rsidR="00612102" w:rsidRDefault="00E67E69" w:rsidP="003B6A3C">
    <w:pPr>
      <w:pStyle w:val="Header"/>
      <w:pBdr>
        <w:top w:val="single" w:sz="12" w:space="0" w:color="auto"/>
      </w:pBdr>
      <w:tabs>
        <w:tab w:val="clear" w:pos="4819"/>
        <w:tab w:val="clear" w:pos="9071"/>
        <w:tab w:val="right" w:pos="9360"/>
      </w:tabs>
      <w:rPr>
        <w:rFonts w:ascii="Helvetica" w:hAnsi="Helvetica"/>
        <w:sz w:val="20"/>
      </w:rPr>
    </w:pPr>
    <w:sdt>
      <w:sdtPr>
        <w:rPr>
          <w:rStyle w:val="PageNumber"/>
          <w:rFonts w:ascii="Helvetica" w:hAnsi="Helvetica"/>
          <w:sz w:val="20"/>
        </w:rPr>
        <w:alias w:val="Title"/>
        <w:tag w:val=""/>
        <w:id w:val="-1004731943"/>
        <w:placeholder>
          <w:docPart w:val="88DF6D457B4C407697BEAFB072C1C225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>
        <w:rPr>
          <w:rStyle w:val="PageNumber"/>
        </w:rPr>
      </w:sdtEndPr>
      <w:sdtContent>
        <w:r w:rsidR="00612102">
          <w:rPr>
            <w:rStyle w:val="PageNumber"/>
            <w:rFonts w:ascii="Helvetica" w:hAnsi="Helvetica"/>
            <w:sz w:val="20"/>
          </w:rPr>
          <w:t>Introduction to Microsoft Sway</w:t>
        </w:r>
      </w:sdtContent>
    </w:sdt>
    <w:r w:rsidR="00612102">
      <w:rPr>
        <w:rStyle w:val="PageNumber"/>
        <w:rFonts w:ascii="Helvetica" w:hAnsi="Helvetica"/>
        <w:sz w:val="20"/>
      </w:rPr>
      <w:t xml:space="preserve"> (</w:t>
    </w:r>
    <w:sdt>
      <w:sdtPr>
        <w:rPr>
          <w:rStyle w:val="PageNumber"/>
          <w:rFonts w:ascii="Helvetica" w:hAnsi="Helvetica"/>
          <w:sz w:val="20"/>
        </w:rPr>
        <w:alias w:val="Status"/>
        <w:tag w:val=""/>
        <w:id w:val="1578471745"/>
        <w:placeholder>
          <w:docPart w:val="EF65F2457EE948FDBA1341EE22D47795"/>
        </w:placeholder>
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<w:text/>
      </w:sdtPr>
      <w:sdtEndPr>
        <w:rPr>
          <w:rStyle w:val="PageNumber"/>
        </w:rPr>
      </w:sdtEndPr>
      <w:sdtContent>
        <w:r w:rsidR="00612102">
          <w:rPr>
            <w:rStyle w:val="PageNumber"/>
            <w:rFonts w:ascii="Helvetica" w:hAnsi="Helvetica"/>
            <w:sz w:val="20"/>
          </w:rPr>
          <w:t>V0.1)</w:t>
        </w:r>
      </w:sdtContent>
    </w:sdt>
    <w:r w:rsidR="00612102">
      <w:rPr>
        <w:rStyle w:val="PageNumber"/>
        <w:rFonts w:ascii="Helvetica" w:hAnsi="Helvetica"/>
        <w:sz w:val="20"/>
      </w:rPr>
      <w:tab/>
    </w:r>
    <w:r w:rsidR="00612102">
      <w:rPr>
        <w:rStyle w:val="PageNumber"/>
        <w:rFonts w:ascii="Helvetica" w:hAnsi="Helvetica"/>
        <w:sz w:val="20"/>
      </w:rPr>
      <w:fldChar w:fldCharType="begin"/>
    </w:r>
    <w:r w:rsidR="00612102">
      <w:rPr>
        <w:rStyle w:val="PageNumber"/>
        <w:rFonts w:ascii="Helvetica" w:hAnsi="Helvetica"/>
        <w:sz w:val="20"/>
      </w:rPr>
      <w:instrText xml:space="preserve"> PAGE </w:instrText>
    </w:r>
    <w:r w:rsidR="00612102">
      <w:rPr>
        <w:rStyle w:val="PageNumber"/>
        <w:rFonts w:ascii="Helvetica" w:hAnsi="Helvetica"/>
        <w:sz w:val="20"/>
      </w:rPr>
      <w:fldChar w:fldCharType="separate"/>
    </w:r>
    <w:r w:rsidR="005F05C2">
      <w:rPr>
        <w:rStyle w:val="PageNumber"/>
        <w:rFonts w:ascii="Helvetica" w:hAnsi="Helvetica"/>
        <w:noProof/>
        <w:sz w:val="20"/>
      </w:rPr>
      <w:t>11</w:t>
    </w:r>
    <w:r w:rsidR="00612102">
      <w:rPr>
        <w:rStyle w:val="PageNumber"/>
        <w:rFonts w:ascii="Helvetica" w:hAnsi="Helvetica"/>
        <w:sz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8E31101" w14:textId="77777777" w:rsidR="00612102" w:rsidRDefault="00612102">
      <w:pPr>
        <w:pStyle w:val="Footer"/>
        <w:pBdr>
          <w:top w:val="single" w:sz="18" w:space="1" w:color="auto"/>
        </w:pBdr>
      </w:pPr>
    </w:p>
  </w:footnote>
  <w:footnote w:type="continuationSeparator" w:id="0">
    <w:p w14:paraId="33B819B8" w14:textId="77777777" w:rsidR="00612102" w:rsidRDefault="006121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F1F433" w14:textId="77777777" w:rsidR="00612102" w:rsidRDefault="0061210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0FD0D2" w14:textId="77777777" w:rsidR="00612102" w:rsidRDefault="0061210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7F1AB9"/>
    <w:multiLevelType w:val="hybridMultilevel"/>
    <w:tmpl w:val="D6AE93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C75F12"/>
    <w:multiLevelType w:val="hybridMultilevel"/>
    <w:tmpl w:val="6AA0DAB4"/>
    <w:lvl w:ilvl="0" w:tplc="08090001">
      <w:start w:val="1"/>
      <w:numFmt w:val="bullet"/>
      <w:lvlText w:val=""/>
      <w:lvlJc w:val="left"/>
      <w:pPr>
        <w:ind w:left="115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2" w15:restartNumberingAfterBreak="0">
    <w:nsid w:val="3DCE5B23"/>
    <w:multiLevelType w:val="hybridMultilevel"/>
    <w:tmpl w:val="3C0292B8"/>
    <w:lvl w:ilvl="0" w:tplc="08090001">
      <w:start w:val="1"/>
      <w:numFmt w:val="bullet"/>
      <w:lvlText w:val=""/>
      <w:lvlJc w:val="left"/>
      <w:pPr>
        <w:ind w:left="115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3" w15:restartNumberingAfterBreak="0">
    <w:nsid w:val="45226B97"/>
    <w:multiLevelType w:val="hybridMultilevel"/>
    <w:tmpl w:val="BD8E8684"/>
    <w:lvl w:ilvl="0" w:tplc="0809000F">
      <w:start w:val="1"/>
      <w:numFmt w:val="decimal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53680C98"/>
    <w:multiLevelType w:val="multilevel"/>
    <w:tmpl w:val="9A02BF72"/>
    <w:styleLink w:val="HActions"/>
    <w:lvl w:ilvl="0">
      <w:start w:val="1"/>
      <w:numFmt w:val="decimal"/>
      <w:lvlText w:val="%1."/>
      <w:lvlJc w:val="left"/>
      <w:pPr>
        <w:ind w:left="1080" w:hanging="360"/>
      </w:pPr>
      <w:rPr>
        <w:rFonts w:asciiTheme="minorHAnsi" w:hAnsiTheme="minorHAnsi"/>
      </w:rPr>
    </w:lvl>
    <w:lvl w:ilvl="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2">
      <w:start w:val="1"/>
      <w:numFmt w:val="none"/>
      <w:lvlText w:val="%3."/>
      <w:lvlJc w:val="right"/>
      <w:pPr>
        <w:ind w:left="1620" w:hanging="180"/>
      </w:pPr>
    </w:lvl>
    <w:lvl w:ilvl="3">
      <w:start w:val="1"/>
      <w:numFmt w:val="decimal"/>
      <w:lvlText w:val="%4."/>
      <w:lvlJc w:val="left"/>
      <w:pPr>
        <w:ind w:left="3311" w:hanging="360"/>
      </w:pPr>
    </w:lvl>
    <w:lvl w:ilvl="4">
      <w:start w:val="1"/>
      <w:numFmt w:val="lowerLetter"/>
      <w:lvlText w:val="%5."/>
      <w:lvlJc w:val="left"/>
      <w:pPr>
        <w:ind w:left="4031" w:hanging="360"/>
      </w:pPr>
    </w:lvl>
    <w:lvl w:ilvl="5">
      <w:start w:val="1"/>
      <w:numFmt w:val="lowerRoman"/>
      <w:lvlText w:val="%6."/>
      <w:lvlJc w:val="right"/>
      <w:pPr>
        <w:ind w:left="4751" w:hanging="180"/>
      </w:pPr>
    </w:lvl>
    <w:lvl w:ilvl="6">
      <w:start w:val="1"/>
      <w:numFmt w:val="decimal"/>
      <w:lvlText w:val="%7."/>
      <w:lvlJc w:val="left"/>
      <w:pPr>
        <w:ind w:left="5471" w:hanging="360"/>
      </w:pPr>
    </w:lvl>
    <w:lvl w:ilvl="7">
      <w:start w:val="1"/>
      <w:numFmt w:val="lowerLetter"/>
      <w:lvlText w:val="%8."/>
      <w:lvlJc w:val="left"/>
      <w:pPr>
        <w:ind w:left="6191" w:hanging="360"/>
      </w:pPr>
    </w:lvl>
    <w:lvl w:ilvl="8">
      <w:start w:val="1"/>
      <w:numFmt w:val="lowerRoman"/>
      <w:lvlText w:val="%9."/>
      <w:lvlJc w:val="right"/>
      <w:pPr>
        <w:ind w:left="6911" w:hanging="180"/>
      </w:pPr>
    </w:lvl>
  </w:abstractNum>
  <w:abstractNum w:abstractNumId="5" w15:restartNumberingAfterBreak="0">
    <w:nsid w:val="5F52110B"/>
    <w:multiLevelType w:val="multilevel"/>
    <w:tmpl w:val="23528B98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pStyle w:val="Heading2"/>
      <w:lvlText w:val="%2."/>
      <w:lvlJc w:val="left"/>
      <w:pPr>
        <w:ind w:left="567" w:hanging="567"/>
      </w:pPr>
      <w:rPr>
        <w:rFonts w:cs="Times New Roman"/>
        <w:b w:val="0"/>
        <w:i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none"/>
      <w:pStyle w:val="Heading3"/>
      <w:lvlText w:val="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4"/>
      <w:lvlJc w:val="left"/>
      <w:pPr>
        <w:ind w:left="567" w:hanging="567"/>
      </w:pPr>
      <w:rPr>
        <w:rFonts w:hint="default"/>
      </w:rPr>
    </w:lvl>
    <w:lvl w:ilvl="4">
      <w:start w:val="1"/>
      <w:numFmt w:val="bullet"/>
      <w:pStyle w:val="Heading5"/>
      <w:lvlText w:val=""/>
      <w:lvlJc w:val="left"/>
      <w:pPr>
        <w:ind w:left="1008" w:hanging="441"/>
      </w:pPr>
      <w:rPr>
        <w:rFonts w:ascii="Symbol" w:hAnsi="Symbol" w:hint="default"/>
        <w:color w:val="auto"/>
      </w:rPr>
    </w:lvl>
    <w:lvl w:ilvl="5">
      <w:start w:val="1"/>
      <w:numFmt w:val="none"/>
      <w:pStyle w:val="Heading6"/>
      <w:lvlText w:val=""/>
      <w:lvlJc w:val="left"/>
      <w:pPr>
        <w:ind w:left="998" w:hanging="998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0"/>
  </w:num>
  <w:num w:numId="5">
    <w:abstractNumId w:val="5"/>
  </w:num>
  <w:num w:numId="6">
    <w:abstractNumId w:val="5"/>
  </w:num>
  <w:num w:numId="7">
    <w:abstractNumId w:val="5"/>
  </w:num>
  <w:num w:numId="8">
    <w:abstractNumId w:val="5"/>
  </w:num>
  <w:num w:numId="9">
    <w:abstractNumId w:val="5"/>
  </w:num>
  <w:num w:numId="10">
    <w:abstractNumId w:val="5"/>
  </w:num>
  <w:num w:numId="11">
    <w:abstractNumId w:val="5"/>
  </w:num>
  <w:num w:numId="12">
    <w:abstractNumId w:val="5"/>
  </w:num>
  <w:num w:numId="13">
    <w:abstractNumId w:val="5"/>
  </w:num>
  <w:num w:numId="14">
    <w:abstractNumId w:val="5"/>
  </w:num>
  <w:num w:numId="15">
    <w:abstractNumId w:val="5"/>
  </w:num>
  <w:num w:numId="16">
    <w:abstractNumId w:val="2"/>
  </w:num>
  <w:num w:numId="17">
    <w:abstractNumId w:val="5"/>
  </w:num>
  <w:num w:numId="18">
    <w:abstractNumId w:val="5"/>
  </w:num>
  <w:num w:numId="19">
    <w:abstractNumId w:val="5"/>
  </w:num>
  <w:num w:numId="20">
    <w:abstractNumId w:val="5"/>
  </w:num>
  <w:num w:numId="21">
    <w:abstractNumId w:val="5"/>
  </w:num>
  <w:num w:numId="22">
    <w:abstractNumId w:val="5"/>
  </w:num>
  <w:num w:numId="23">
    <w:abstractNumId w:val="5"/>
  </w:num>
  <w:num w:numId="24">
    <w:abstractNumId w:val="5"/>
  </w:num>
  <w:num w:numId="25">
    <w:abstractNumId w:val="3"/>
  </w:num>
  <w:num w:numId="26">
    <w:abstractNumId w:val="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embedSystemFonts/>
  <w:activeWritingStyle w:appName="MSWord" w:lang="en-GB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0" w:nlCheck="1" w:checkStyle="0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532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607B"/>
    <w:rsid w:val="0000144B"/>
    <w:rsid w:val="00011BE4"/>
    <w:rsid w:val="00020F7B"/>
    <w:rsid w:val="000344D5"/>
    <w:rsid w:val="00037B07"/>
    <w:rsid w:val="000425B7"/>
    <w:rsid w:val="00044313"/>
    <w:rsid w:val="00054467"/>
    <w:rsid w:val="00054506"/>
    <w:rsid w:val="00064A82"/>
    <w:rsid w:val="00070CA8"/>
    <w:rsid w:val="00070E7B"/>
    <w:rsid w:val="000753E4"/>
    <w:rsid w:val="000821A2"/>
    <w:rsid w:val="00082919"/>
    <w:rsid w:val="000A5C98"/>
    <w:rsid w:val="000B220F"/>
    <w:rsid w:val="000B5C9A"/>
    <w:rsid w:val="000B73B6"/>
    <w:rsid w:val="000C0397"/>
    <w:rsid w:val="000C249F"/>
    <w:rsid w:val="000C2513"/>
    <w:rsid w:val="000C3F93"/>
    <w:rsid w:val="000C46F3"/>
    <w:rsid w:val="000C6996"/>
    <w:rsid w:val="000D035D"/>
    <w:rsid w:val="000E377B"/>
    <w:rsid w:val="000E5D4A"/>
    <w:rsid w:val="000E5FF0"/>
    <w:rsid w:val="000F4076"/>
    <w:rsid w:val="000F6165"/>
    <w:rsid w:val="000F6607"/>
    <w:rsid w:val="0011225D"/>
    <w:rsid w:val="00112EC0"/>
    <w:rsid w:val="00114840"/>
    <w:rsid w:val="001206D6"/>
    <w:rsid w:val="00122FF5"/>
    <w:rsid w:val="0012562F"/>
    <w:rsid w:val="00125662"/>
    <w:rsid w:val="00127E34"/>
    <w:rsid w:val="00131F00"/>
    <w:rsid w:val="00132B9B"/>
    <w:rsid w:val="0014155A"/>
    <w:rsid w:val="001452ED"/>
    <w:rsid w:val="00146DF8"/>
    <w:rsid w:val="0015466B"/>
    <w:rsid w:val="0015719D"/>
    <w:rsid w:val="00164594"/>
    <w:rsid w:val="00170A5D"/>
    <w:rsid w:val="00174306"/>
    <w:rsid w:val="001747F9"/>
    <w:rsid w:val="00191FFF"/>
    <w:rsid w:val="0019289F"/>
    <w:rsid w:val="00192B37"/>
    <w:rsid w:val="00194AA6"/>
    <w:rsid w:val="0019558A"/>
    <w:rsid w:val="001A08A3"/>
    <w:rsid w:val="001A1D7D"/>
    <w:rsid w:val="001A2949"/>
    <w:rsid w:val="001A2E4B"/>
    <w:rsid w:val="001A5265"/>
    <w:rsid w:val="001A6A93"/>
    <w:rsid w:val="001B0041"/>
    <w:rsid w:val="001B25B0"/>
    <w:rsid w:val="001B58E8"/>
    <w:rsid w:val="001C57E0"/>
    <w:rsid w:val="001D63C3"/>
    <w:rsid w:val="0020018F"/>
    <w:rsid w:val="00206BB1"/>
    <w:rsid w:val="00211281"/>
    <w:rsid w:val="00220520"/>
    <w:rsid w:val="00220BA3"/>
    <w:rsid w:val="00222167"/>
    <w:rsid w:val="002238FC"/>
    <w:rsid w:val="00224EAF"/>
    <w:rsid w:val="00225AAE"/>
    <w:rsid w:val="00227D53"/>
    <w:rsid w:val="0023044F"/>
    <w:rsid w:val="00231183"/>
    <w:rsid w:val="0023763F"/>
    <w:rsid w:val="00240495"/>
    <w:rsid w:val="00241555"/>
    <w:rsid w:val="00242D5A"/>
    <w:rsid w:val="002471F8"/>
    <w:rsid w:val="002472EF"/>
    <w:rsid w:val="002479D3"/>
    <w:rsid w:val="00251E25"/>
    <w:rsid w:val="00252A3A"/>
    <w:rsid w:val="00252E1B"/>
    <w:rsid w:val="0026028B"/>
    <w:rsid w:val="002662DA"/>
    <w:rsid w:val="0028045A"/>
    <w:rsid w:val="002867FD"/>
    <w:rsid w:val="002A038B"/>
    <w:rsid w:val="002A0880"/>
    <w:rsid w:val="002A5891"/>
    <w:rsid w:val="002A7CD4"/>
    <w:rsid w:val="002B2062"/>
    <w:rsid w:val="002B3440"/>
    <w:rsid w:val="002B4746"/>
    <w:rsid w:val="002C39E0"/>
    <w:rsid w:val="002C3F87"/>
    <w:rsid w:val="002D1E47"/>
    <w:rsid w:val="002D7815"/>
    <w:rsid w:val="002E1843"/>
    <w:rsid w:val="002E1E85"/>
    <w:rsid w:val="002E7888"/>
    <w:rsid w:val="002F6DA4"/>
    <w:rsid w:val="00300736"/>
    <w:rsid w:val="00305817"/>
    <w:rsid w:val="00305A33"/>
    <w:rsid w:val="00312264"/>
    <w:rsid w:val="0032500E"/>
    <w:rsid w:val="00326082"/>
    <w:rsid w:val="003267ED"/>
    <w:rsid w:val="0032783A"/>
    <w:rsid w:val="00330A4B"/>
    <w:rsid w:val="003336A1"/>
    <w:rsid w:val="00335D50"/>
    <w:rsid w:val="0034272A"/>
    <w:rsid w:val="00342ABB"/>
    <w:rsid w:val="003439A6"/>
    <w:rsid w:val="003446BC"/>
    <w:rsid w:val="00351FD9"/>
    <w:rsid w:val="003522EE"/>
    <w:rsid w:val="0035281B"/>
    <w:rsid w:val="00362158"/>
    <w:rsid w:val="003712A1"/>
    <w:rsid w:val="003713F6"/>
    <w:rsid w:val="00371598"/>
    <w:rsid w:val="00372C22"/>
    <w:rsid w:val="00381137"/>
    <w:rsid w:val="00382EF4"/>
    <w:rsid w:val="0038419B"/>
    <w:rsid w:val="00390D9A"/>
    <w:rsid w:val="003914BD"/>
    <w:rsid w:val="003B11CA"/>
    <w:rsid w:val="003B6A3C"/>
    <w:rsid w:val="003B6CFE"/>
    <w:rsid w:val="003B6E6A"/>
    <w:rsid w:val="003C01B5"/>
    <w:rsid w:val="003C2C5D"/>
    <w:rsid w:val="003C30AD"/>
    <w:rsid w:val="003C4434"/>
    <w:rsid w:val="003D45BB"/>
    <w:rsid w:val="003D528A"/>
    <w:rsid w:val="003E0B79"/>
    <w:rsid w:val="003E19AE"/>
    <w:rsid w:val="003F7083"/>
    <w:rsid w:val="004035A5"/>
    <w:rsid w:val="00403F22"/>
    <w:rsid w:val="00403FAB"/>
    <w:rsid w:val="00411FA8"/>
    <w:rsid w:val="00413498"/>
    <w:rsid w:val="00414A08"/>
    <w:rsid w:val="0041617B"/>
    <w:rsid w:val="00416EB7"/>
    <w:rsid w:val="00420B82"/>
    <w:rsid w:val="004231AB"/>
    <w:rsid w:val="0043570F"/>
    <w:rsid w:val="00442835"/>
    <w:rsid w:val="004433FA"/>
    <w:rsid w:val="00447000"/>
    <w:rsid w:val="004564CD"/>
    <w:rsid w:val="00462A14"/>
    <w:rsid w:val="00462F45"/>
    <w:rsid w:val="00464566"/>
    <w:rsid w:val="00466654"/>
    <w:rsid w:val="00471A75"/>
    <w:rsid w:val="004A1423"/>
    <w:rsid w:val="004A2DB4"/>
    <w:rsid w:val="004A6DB0"/>
    <w:rsid w:val="004A7DD1"/>
    <w:rsid w:val="004B0961"/>
    <w:rsid w:val="004B2C6A"/>
    <w:rsid w:val="004B6EF1"/>
    <w:rsid w:val="004C4A90"/>
    <w:rsid w:val="004C7B11"/>
    <w:rsid w:val="004C7F30"/>
    <w:rsid w:val="004D2F3D"/>
    <w:rsid w:val="004D3F34"/>
    <w:rsid w:val="004E6A24"/>
    <w:rsid w:val="004F4193"/>
    <w:rsid w:val="004F72AD"/>
    <w:rsid w:val="004F7F2D"/>
    <w:rsid w:val="00501BE3"/>
    <w:rsid w:val="005044CA"/>
    <w:rsid w:val="0051570F"/>
    <w:rsid w:val="00521C76"/>
    <w:rsid w:val="00524EEC"/>
    <w:rsid w:val="00530B44"/>
    <w:rsid w:val="005325C0"/>
    <w:rsid w:val="00533C47"/>
    <w:rsid w:val="005463E1"/>
    <w:rsid w:val="00546443"/>
    <w:rsid w:val="0054778D"/>
    <w:rsid w:val="0055418C"/>
    <w:rsid w:val="00563559"/>
    <w:rsid w:val="005667F2"/>
    <w:rsid w:val="00572D3C"/>
    <w:rsid w:val="005777E8"/>
    <w:rsid w:val="00582983"/>
    <w:rsid w:val="005860BA"/>
    <w:rsid w:val="00586F15"/>
    <w:rsid w:val="00590BC3"/>
    <w:rsid w:val="00595C1A"/>
    <w:rsid w:val="00596EF4"/>
    <w:rsid w:val="005A01C2"/>
    <w:rsid w:val="005A039F"/>
    <w:rsid w:val="005A2038"/>
    <w:rsid w:val="005A3FAD"/>
    <w:rsid w:val="005A6E5A"/>
    <w:rsid w:val="005B1584"/>
    <w:rsid w:val="005B19E9"/>
    <w:rsid w:val="005B3D1F"/>
    <w:rsid w:val="005B53F5"/>
    <w:rsid w:val="005B7EB2"/>
    <w:rsid w:val="005C3B31"/>
    <w:rsid w:val="005C3C76"/>
    <w:rsid w:val="005C44A9"/>
    <w:rsid w:val="005C5C2C"/>
    <w:rsid w:val="005D3FE3"/>
    <w:rsid w:val="005D4CB7"/>
    <w:rsid w:val="005D5AE5"/>
    <w:rsid w:val="005D718B"/>
    <w:rsid w:val="005D7E36"/>
    <w:rsid w:val="005E2356"/>
    <w:rsid w:val="005F05C2"/>
    <w:rsid w:val="005F1960"/>
    <w:rsid w:val="005F58D0"/>
    <w:rsid w:val="0060524D"/>
    <w:rsid w:val="00605E2F"/>
    <w:rsid w:val="00612102"/>
    <w:rsid w:val="00612568"/>
    <w:rsid w:val="00614D09"/>
    <w:rsid w:val="006172A6"/>
    <w:rsid w:val="00624406"/>
    <w:rsid w:val="00624DE2"/>
    <w:rsid w:val="006256F8"/>
    <w:rsid w:val="0064120A"/>
    <w:rsid w:val="00644044"/>
    <w:rsid w:val="00644F3B"/>
    <w:rsid w:val="00646F7F"/>
    <w:rsid w:val="00647F6A"/>
    <w:rsid w:val="006505FA"/>
    <w:rsid w:val="00655690"/>
    <w:rsid w:val="00662CE1"/>
    <w:rsid w:val="00665113"/>
    <w:rsid w:val="00670DFF"/>
    <w:rsid w:val="00674B14"/>
    <w:rsid w:val="0067692C"/>
    <w:rsid w:val="0067783F"/>
    <w:rsid w:val="00682073"/>
    <w:rsid w:val="00684B60"/>
    <w:rsid w:val="00691D4D"/>
    <w:rsid w:val="0069267F"/>
    <w:rsid w:val="00693E85"/>
    <w:rsid w:val="006A207F"/>
    <w:rsid w:val="006A5FC9"/>
    <w:rsid w:val="006B1CC2"/>
    <w:rsid w:val="006C18AE"/>
    <w:rsid w:val="006C1DB8"/>
    <w:rsid w:val="006C4B8C"/>
    <w:rsid w:val="006C4D6D"/>
    <w:rsid w:val="006D441F"/>
    <w:rsid w:val="006D51C3"/>
    <w:rsid w:val="006E00C9"/>
    <w:rsid w:val="006E1A2A"/>
    <w:rsid w:val="006E7C2F"/>
    <w:rsid w:val="006F1A65"/>
    <w:rsid w:val="006F1B64"/>
    <w:rsid w:val="006F3E32"/>
    <w:rsid w:val="006F4C0C"/>
    <w:rsid w:val="00700E3B"/>
    <w:rsid w:val="007021C5"/>
    <w:rsid w:val="00703A0B"/>
    <w:rsid w:val="00706C7F"/>
    <w:rsid w:val="00711C9A"/>
    <w:rsid w:val="00715277"/>
    <w:rsid w:val="007221A1"/>
    <w:rsid w:val="00722CB0"/>
    <w:rsid w:val="00723E3B"/>
    <w:rsid w:val="00726B27"/>
    <w:rsid w:val="00732A76"/>
    <w:rsid w:val="00736ED3"/>
    <w:rsid w:val="007470F2"/>
    <w:rsid w:val="007515FF"/>
    <w:rsid w:val="00762D2C"/>
    <w:rsid w:val="00773829"/>
    <w:rsid w:val="00773D7C"/>
    <w:rsid w:val="00787714"/>
    <w:rsid w:val="007A69ED"/>
    <w:rsid w:val="007B25CD"/>
    <w:rsid w:val="007B465A"/>
    <w:rsid w:val="007B58D9"/>
    <w:rsid w:val="007B6175"/>
    <w:rsid w:val="007C2401"/>
    <w:rsid w:val="007C72FD"/>
    <w:rsid w:val="007D2CEE"/>
    <w:rsid w:val="007E125A"/>
    <w:rsid w:val="007E5BD7"/>
    <w:rsid w:val="007F1A3B"/>
    <w:rsid w:val="007F2CB2"/>
    <w:rsid w:val="007F74D4"/>
    <w:rsid w:val="008005F3"/>
    <w:rsid w:val="00801C12"/>
    <w:rsid w:val="00804735"/>
    <w:rsid w:val="0081066C"/>
    <w:rsid w:val="008122F6"/>
    <w:rsid w:val="00822AFD"/>
    <w:rsid w:val="00825176"/>
    <w:rsid w:val="00826150"/>
    <w:rsid w:val="00843387"/>
    <w:rsid w:val="00844B26"/>
    <w:rsid w:val="008478AD"/>
    <w:rsid w:val="0085124B"/>
    <w:rsid w:val="00857D12"/>
    <w:rsid w:val="0086003E"/>
    <w:rsid w:val="00861E4B"/>
    <w:rsid w:val="00862166"/>
    <w:rsid w:val="00866E89"/>
    <w:rsid w:val="0086746F"/>
    <w:rsid w:val="008721EA"/>
    <w:rsid w:val="008732A5"/>
    <w:rsid w:val="00874587"/>
    <w:rsid w:val="00877D28"/>
    <w:rsid w:val="00886EF6"/>
    <w:rsid w:val="0089485A"/>
    <w:rsid w:val="008A5CCE"/>
    <w:rsid w:val="008B0EEF"/>
    <w:rsid w:val="008B2DA1"/>
    <w:rsid w:val="008B3F22"/>
    <w:rsid w:val="008B584A"/>
    <w:rsid w:val="008B6495"/>
    <w:rsid w:val="008C0142"/>
    <w:rsid w:val="008C3A28"/>
    <w:rsid w:val="008C4518"/>
    <w:rsid w:val="008C77F6"/>
    <w:rsid w:val="008E05BD"/>
    <w:rsid w:val="008E07B6"/>
    <w:rsid w:val="008E0D4A"/>
    <w:rsid w:val="008F26E6"/>
    <w:rsid w:val="008F3144"/>
    <w:rsid w:val="008F6E7C"/>
    <w:rsid w:val="0090210B"/>
    <w:rsid w:val="00904312"/>
    <w:rsid w:val="00904ABC"/>
    <w:rsid w:val="00906295"/>
    <w:rsid w:val="009104F4"/>
    <w:rsid w:val="009107DD"/>
    <w:rsid w:val="00916AD5"/>
    <w:rsid w:val="00924EBA"/>
    <w:rsid w:val="009263E6"/>
    <w:rsid w:val="00927F59"/>
    <w:rsid w:val="009339B5"/>
    <w:rsid w:val="00933CCE"/>
    <w:rsid w:val="009369B7"/>
    <w:rsid w:val="00950604"/>
    <w:rsid w:val="00950FB2"/>
    <w:rsid w:val="00952A63"/>
    <w:rsid w:val="00970017"/>
    <w:rsid w:val="009701D8"/>
    <w:rsid w:val="009747B9"/>
    <w:rsid w:val="00977C27"/>
    <w:rsid w:val="0098319C"/>
    <w:rsid w:val="00991756"/>
    <w:rsid w:val="00991B0D"/>
    <w:rsid w:val="00993BCB"/>
    <w:rsid w:val="0099729C"/>
    <w:rsid w:val="009B2E65"/>
    <w:rsid w:val="009B4F8E"/>
    <w:rsid w:val="009B6080"/>
    <w:rsid w:val="009B6B7D"/>
    <w:rsid w:val="009C22C3"/>
    <w:rsid w:val="009C2A69"/>
    <w:rsid w:val="009C61DB"/>
    <w:rsid w:val="009D20A1"/>
    <w:rsid w:val="009E4798"/>
    <w:rsid w:val="009E70DE"/>
    <w:rsid w:val="009F57D2"/>
    <w:rsid w:val="009F5B4B"/>
    <w:rsid w:val="00A049C9"/>
    <w:rsid w:val="00A04A2D"/>
    <w:rsid w:val="00A077B2"/>
    <w:rsid w:val="00A07FD6"/>
    <w:rsid w:val="00A10A45"/>
    <w:rsid w:val="00A1123E"/>
    <w:rsid w:val="00A11C17"/>
    <w:rsid w:val="00A1215A"/>
    <w:rsid w:val="00A121CB"/>
    <w:rsid w:val="00A1410D"/>
    <w:rsid w:val="00A15501"/>
    <w:rsid w:val="00A16488"/>
    <w:rsid w:val="00A32B05"/>
    <w:rsid w:val="00A32E33"/>
    <w:rsid w:val="00A36909"/>
    <w:rsid w:val="00A36A5D"/>
    <w:rsid w:val="00A4360E"/>
    <w:rsid w:val="00A46E15"/>
    <w:rsid w:val="00A52A04"/>
    <w:rsid w:val="00A52B7D"/>
    <w:rsid w:val="00A555AA"/>
    <w:rsid w:val="00A60204"/>
    <w:rsid w:val="00A63287"/>
    <w:rsid w:val="00A67000"/>
    <w:rsid w:val="00A70EB4"/>
    <w:rsid w:val="00A85B2A"/>
    <w:rsid w:val="00A861BE"/>
    <w:rsid w:val="00A87E5E"/>
    <w:rsid w:val="00A94C90"/>
    <w:rsid w:val="00A95B77"/>
    <w:rsid w:val="00A95E4C"/>
    <w:rsid w:val="00AA6E3A"/>
    <w:rsid w:val="00AB7CC6"/>
    <w:rsid w:val="00AC5AB4"/>
    <w:rsid w:val="00AD0A13"/>
    <w:rsid w:val="00AD315D"/>
    <w:rsid w:val="00AE06E5"/>
    <w:rsid w:val="00AE2E98"/>
    <w:rsid w:val="00AE36AD"/>
    <w:rsid w:val="00AF2430"/>
    <w:rsid w:val="00B0105B"/>
    <w:rsid w:val="00B03535"/>
    <w:rsid w:val="00B048C2"/>
    <w:rsid w:val="00B11750"/>
    <w:rsid w:val="00B1345A"/>
    <w:rsid w:val="00B22017"/>
    <w:rsid w:val="00B35A8B"/>
    <w:rsid w:val="00B42604"/>
    <w:rsid w:val="00B42DB7"/>
    <w:rsid w:val="00B4568B"/>
    <w:rsid w:val="00B47C2B"/>
    <w:rsid w:val="00B508F9"/>
    <w:rsid w:val="00B53465"/>
    <w:rsid w:val="00B53E26"/>
    <w:rsid w:val="00B646ED"/>
    <w:rsid w:val="00B65E71"/>
    <w:rsid w:val="00B675F2"/>
    <w:rsid w:val="00B71EBB"/>
    <w:rsid w:val="00B7296E"/>
    <w:rsid w:val="00B72F1E"/>
    <w:rsid w:val="00B74607"/>
    <w:rsid w:val="00B778FA"/>
    <w:rsid w:val="00B8008E"/>
    <w:rsid w:val="00B80621"/>
    <w:rsid w:val="00B81699"/>
    <w:rsid w:val="00B835A6"/>
    <w:rsid w:val="00B85D7D"/>
    <w:rsid w:val="00B8698E"/>
    <w:rsid w:val="00B91469"/>
    <w:rsid w:val="00B92BFE"/>
    <w:rsid w:val="00B95215"/>
    <w:rsid w:val="00B96D48"/>
    <w:rsid w:val="00B96E4A"/>
    <w:rsid w:val="00B97C71"/>
    <w:rsid w:val="00BA0168"/>
    <w:rsid w:val="00BA16FD"/>
    <w:rsid w:val="00BA37D2"/>
    <w:rsid w:val="00BA5109"/>
    <w:rsid w:val="00BA530D"/>
    <w:rsid w:val="00BA6F65"/>
    <w:rsid w:val="00BB4FF0"/>
    <w:rsid w:val="00BB5DB5"/>
    <w:rsid w:val="00BC2143"/>
    <w:rsid w:val="00BC4297"/>
    <w:rsid w:val="00BD296C"/>
    <w:rsid w:val="00BD633D"/>
    <w:rsid w:val="00BE56E6"/>
    <w:rsid w:val="00BF002D"/>
    <w:rsid w:val="00C021CF"/>
    <w:rsid w:val="00C053DE"/>
    <w:rsid w:val="00C100D3"/>
    <w:rsid w:val="00C103A3"/>
    <w:rsid w:val="00C13E9A"/>
    <w:rsid w:val="00C1505B"/>
    <w:rsid w:val="00C2082E"/>
    <w:rsid w:val="00C225D7"/>
    <w:rsid w:val="00C35578"/>
    <w:rsid w:val="00C35648"/>
    <w:rsid w:val="00C41065"/>
    <w:rsid w:val="00C4182D"/>
    <w:rsid w:val="00C42549"/>
    <w:rsid w:val="00C47EAE"/>
    <w:rsid w:val="00C61850"/>
    <w:rsid w:val="00C627EF"/>
    <w:rsid w:val="00C6436C"/>
    <w:rsid w:val="00C64A2D"/>
    <w:rsid w:val="00C72764"/>
    <w:rsid w:val="00C771F1"/>
    <w:rsid w:val="00C90714"/>
    <w:rsid w:val="00C920D5"/>
    <w:rsid w:val="00C92A00"/>
    <w:rsid w:val="00C934C8"/>
    <w:rsid w:val="00C94238"/>
    <w:rsid w:val="00C952EE"/>
    <w:rsid w:val="00C95578"/>
    <w:rsid w:val="00CA577F"/>
    <w:rsid w:val="00CA6C06"/>
    <w:rsid w:val="00CB0C26"/>
    <w:rsid w:val="00CC30FC"/>
    <w:rsid w:val="00CC49A9"/>
    <w:rsid w:val="00CD0A38"/>
    <w:rsid w:val="00CD0C92"/>
    <w:rsid w:val="00CD2156"/>
    <w:rsid w:val="00CD2934"/>
    <w:rsid w:val="00CD6B0A"/>
    <w:rsid w:val="00CE1B9B"/>
    <w:rsid w:val="00CE3016"/>
    <w:rsid w:val="00CE48C4"/>
    <w:rsid w:val="00CF4724"/>
    <w:rsid w:val="00CF6D2C"/>
    <w:rsid w:val="00D044B0"/>
    <w:rsid w:val="00D0740D"/>
    <w:rsid w:val="00D16D64"/>
    <w:rsid w:val="00D21AEA"/>
    <w:rsid w:val="00D268E7"/>
    <w:rsid w:val="00D3023E"/>
    <w:rsid w:val="00D3665D"/>
    <w:rsid w:val="00D37505"/>
    <w:rsid w:val="00D40684"/>
    <w:rsid w:val="00D43574"/>
    <w:rsid w:val="00D43DBE"/>
    <w:rsid w:val="00D52E67"/>
    <w:rsid w:val="00D57585"/>
    <w:rsid w:val="00D63F2A"/>
    <w:rsid w:val="00D670D7"/>
    <w:rsid w:val="00D67C3B"/>
    <w:rsid w:val="00D729A9"/>
    <w:rsid w:val="00D73E96"/>
    <w:rsid w:val="00D852CC"/>
    <w:rsid w:val="00D90EE7"/>
    <w:rsid w:val="00D91E5C"/>
    <w:rsid w:val="00D94B5C"/>
    <w:rsid w:val="00DA0616"/>
    <w:rsid w:val="00DA6236"/>
    <w:rsid w:val="00DB34A9"/>
    <w:rsid w:val="00DB4182"/>
    <w:rsid w:val="00DC0DF6"/>
    <w:rsid w:val="00DC4B17"/>
    <w:rsid w:val="00DD14AE"/>
    <w:rsid w:val="00DD369F"/>
    <w:rsid w:val="00DE0E2F"/>
    <w:rsid w:val="00DE4633"/>
    <w:rsid w:val="00DE5A00"/>
    <w:rsid w:val="00DE70D7"/>
    <w:rsid w:val="00DE79C2"/>
    <w:rsid w:val="00DF0BE8"/>
    <w:rsid w:val="00DF3912"/>
    <w:rsid w:val="00DF5922"/>
    <w:rsid w:val="00E00124"/>
    <w:rsid w:val="00E0062A"/>
    <w:rsid w:val="00E07ADC"/>
    <w:rsid w:val="00E20DCF"/>
    <w:rsid w:val="00E22D47"/>
    <w:rsid w:val="00E245C9"/>
    <w:rsid w:val="00E24827"/>
    <w:rsid w:val="00E24A51"/>
    <w:rsid w:val="00E262BD"/>
    <w:rsid w:val="00E30AF0"/>
    <w:rsid w:val="00E31C81"/>
    <w:rsid w:val="00E31C9E"/>
    <w:rsid w:val="00E346EC"/>
    <w:rsid w:val="00E35C7A"/>
    <w:rsid w:val="00E4285F"/>
    <w:rsid w:val="00E42D57"/>
    <w:rsid w:val="00E42FC0"/>
    <w:rsid w:val="00E437A2"/>
    <w:rsid w:val="00E43F73"/>
    <w:rsid w:val="00E45FA5"/>
    <w:rsid w:val="00E507E5"/>
    <w:rsid w:val="00E5123C"/>
    <w:rsid w:val="00E67132"/>
    <w:rsid w:val="00E67E69"/>
    <w:rsid w:val="00E7298A"/>
    <w:rsid w:val="00E742CE"/>
    <w:rsid w:val="00E77D1E"/>
    <w:rsid w:val="00EA012D"/>
    <w:rsid w:val="00EA3F7D"/>
    <w:rsid w:val="00EB4700"/>
    <w:rsid w:val="00EB4969"/>
    <w:rsid w:val="00EB6670"/>
    <w:rsid w:val="00EC2E28"/>
    <w:rsid w:val="00EC518B"/>
    <w:rsid w:val="00EC607B"/>
    <w:rsid w:val="00ED0ACB"/>
    <w:rsid w:val="00ED1F23"/>
    <w:rsid w:val="00ED4117"/>
    <w:rsid w:val="00ED4D30"/>
    <w:rsid w:val="00ED5FD8"/>
    <w:rsid w:val="00EE0289"/>
    <w:rsid w:val="00EE6142"/>
    <w:rsid w:val="00EF3BCB"/>
    <w:rsid w:val="00F076AA"/>
    <w:rsid w:val="00F174A8"/>
    <w:rsid w:val="00F177DB"/>
    <w:rsid w:val="00F216C0"/>
    <w:rsid w:val="00F22F84"/>
    <w:rsid w:val="00F447FA"/>
    <w:rsid w:val="00F534CE"/>
    <w:rsid w:val="00F54ABF"/>
    <w:rsid w:val="00F625B7"/>
    <w:rsid w:val="00F64557"/>
    <w:rsid w:val="00F6696E"/>
    <w:rsid w:val="00F806E8"/>
    <w:rsid w:val="00F842DB"/>
    <w:rsid w:val="00F8605B"/>
    <w:rsid w:val="00F919E4"/>
    <w:rsid w:val="00F921D1"/>
    <w:rsid w:val="00FA72BC"/>
    <w:rsid w:val="00FB08AF"/>
    <w:rsid w:val="00FB337D"/>
    <w:rsid w:val="00FB547C"/>
    <w:rsid w:val="00FB67D2"/>
    <w:rsid w:val="00FB7534"/>
    <w:rsid w:val="00FC10E9"/>
    <w:rsid w:val="00FC5C4A"/>
    <w:rsid w:val="00FC6EB5"/>
    <w:rsid w:val="00FD0C82"/>
    <w:rsid w:val="00FD1EE4"/>
    <w:rsid w:val="00FD3B30"/>
    <w:rsid w:val="00FD4C06"/>
    <w:rsid w:val="00FD54F1"/>
    <w:rsid w:val="00FD60FE"/>
    <w:rsid w:val="00FE4F50"/>
    <w:rsid w:val="00FE62AC"/>
    <w:rsid w:val="00FF0AFA"/>
    <w:rsid w:val="00FF1DDA"/>
    <w:rsid w:val="00FF31DA"/>
    <w:rsid w:val="00FF3536"/>
    <w:rsid w:val="00FF47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."/>
  <w:listSeparator w:val=","/>
  <w14:docId w14:val="7DCF173A"/>
  <w15:docId w15:val="{9E6FAC21-D032-42CA-AE39-1E625F262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" w:eastAsia="Times New Roman" w:hAnsi="Times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semiHidden="1" w:unhideWhenUsed="1" w:qFormat="1"/>
    <w:lsdException w:name="Emphasis" w:semiHidden="1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next w:val="HNormal"/>
    <w:qFormat/>
    <w:rsid w:val="00EC518B"/>
    <w:pPr>
      <w:spacing w:after="180"/>
    </w:pPr>
    <w:rPr>
      <w:rFonts w:ascii="Arial" w:hAnsi="Arial"/>
      <w:sz w:val="22"/>
      <w:szCs w:val="24"/>
      <w:lang w:eastAsia="en-US"/>
    </w:rPr>
  </w:style>
  <w:style w:type="paragraph" w:styleId="Heading1">
    <w:name w:val="heading 1"/>
    <w:aliases w:val="H1 Numbered"/>
    <w:basedOn w:val="Normal"/>
    <w:next w:val="HNormal"/>
    <w:link w:val="Heading1Char"/>
    <w:qFormat/>
    <w:rsid w:val="00F447FA"/>
    <w:pPr>
      <w:numPr>
        <w:numId w:val="2"/>
      </w:numPr>
      <w:spacing w:after="240"/>
      <w:outlineLvl w:val="0"/>
    </w:pPr>
    <w:rPr>
      <w:b/>
      <w:sz w:val="36"/>
      <w:szCs w:val="36"/>
    </w:rPr>
  </w:style>
  <w:style w:type="paragraph" w:styleId="Heading2">
    <w:name w:val="heading 2"/>
    <w:aliases w:val="H2"/>
    <w:basedOn w:val="Normal"/>
    <w:next w:val="HNormal"/>
    <w:qFormat/>
    <w:rsid w:val="00590BC3"/>
    <w:pPr>
      <w:keepNext/>
      <w:numPr>
        <w:ilvl w:val="1"/>
        <w:numId w:val="2"/>
      </w:numPr>
      <w:tabs>
        <w:tab w:val="left" w:pos="431"/>
      </w:tabs>
      <w:spacing w:after="240"/>
      <w:ind w:left="562" w:hanging="562"/>
      <w:outlineLvl w:val="1"/>
    </w:pPr>
    <w:rPr>
      <w:b/>
      <w:sz w:val="28"/>
    </w:rPr>
  </w:style>
  <w:style w:type="paragraph" w:styleId="Heading3">
    <w:name w:val="heading 3"/>
    <w:aliases w:val="H3"/>
    <w:basedOn w:val="HNormal"/>
    <w:next w:val="HNormal"/>
    <w:qFormat/>
    <w:rsid w:val="006C4B8C"/>
    <w:pPr>
      <w:numPr>
        <w:ilvl w:val="2"/>
        <w:numId w:val="2"/>
      </w:numPr>
      <w:outlineLvl w:val="2"/>
    </w:pPr>
    <w:rPr>
      <w:b/>
      <w:sz w:val="28"/>
    </w:rPr>
  </w:style>
  <w:style w:type="paragraph" w:styleId="Heading4">
    <w:name w:val="heading 4"/>
    <w:aliases w:val="H Action"/>
    <w:basedOn w:val="HNormal"/>
    <w:next w:val="HNormal"/>
    <w:qFormat/>
    <w:rsid w:val="00D852CC"/>
    <w:pPr>
      <w:numPr>
        <w:ilvl w:val="3"/>
        <w:numId w:val="2"/>
      </w:numPr>
      <w:spacing w:before="240" w:after="120"/>
      <w:outlineLvl w:val="3"/>
    </w:pPr>
  </w:style>
  <w:style w:type="paragraph" w:styleId="Heading5">
    <w:name w:val="heading 5"/>
    <w:aliases w:val="H Bullets"/>
    <w:basedOn w:val="HNormal"/>
    <w:next w:val="HNormal"/>
    <w:qFormat/>
    <w:rsid w:val="00ED1F23"/>
    <w:pPr>
      <w:numPr>
        <w:ilvl w:val="4"/>
        <w:numId w:val="2"/>
      </w:numPr>
      <w:spacing w:before="240" w:after="60"/>
      <w:outlineLvl w:val="4"/>
    </w:pPr>
    <w:rPr>
      <w:bCs/>
      <w:iCs/>
      <w:szCs w:val="26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15466B"/>
    <w:pPr>
      <w:keepNext/>
      <w:keepLines/>
      <w:numPr>
        <w:ilvl w:val="5"/>
        <w:numId w:val="2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14273A" w:themeColor="accent1" w:themeShade="7F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15466B"/>
    <w:pPr>
      <w:keepNext/>
      <w:keepLines/>
      <w:numPr>
        <w:ilvl w:val="6"/>
        <w:numId w:val="2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15466B"/>
    <w:pPr>
      <w:keepNext/>
      <w:keepLines/>
      <w:numPr>
        <w:ilvl w:val="7"/>
        <w:numId w:val="2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15466B"/>
    <w:pPr>
      <w:keepNext/>
      <w:keepLines/>
      <w:numPr>
        <w:ilvl w:val="8"/>
        <w:numId w:val="2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Indent">
    <w:name w:val="Normal Indent"/>
    <w:basedOn w:val="Normal"/>
    <w:link w:val="NormalIndentChar"/>
    <w:unhideWhenUsed/>
    <w:pPr>
      <w:ind w:left="1440"/>
    </w:pPr>
  </w:style>
  <w:style w:type="paragraph" w:styleId="TOC2">
    <w:name w:val="toc 2"/>
    <w:basedOn w:val="Normal"/>
    <w:next w:val="Normal"/>
    <w:uiPriority w:val="39"/>
    <w:rsid w:val="00082919"/>
    <w:pPr>
      <w:spacing w:before="120" w:after="0"/>
      <w:ind w:left="220"/>
    </w:pPr>
    <w:rPr>
      <w:rFonts w:asciiTheme="minorHAnsi" w:hAnsiTheme="minorHAnsi" w:cstheme="minorHAnsi"/>
      <w:b/>
      <w:bCs/>
      <w:szCs w:val="22"/>
    </w:rPr>
  </w:style>
  <w:style w:type="paragraph" w:styleId="TOC1">
    <w:name w:val="toc 1"/>
    <w:basedOn w:val="Normal"/>
    <w:next w:val="Normal"/>
    <w:uiPriority w:val="39"/>
    <w:rsid w:val="00082919"/>
    <w:pPr>
      <w:spacing w:before="120" w:after="0"/>
    </w:pPr>
    <w:rPr>
      <w:rFonts w:asciiTheme="minorHAnsi" w:hAnsiTheme="minorHAnsi" w:cstheme="minorHAnsi"/>
      <w:b/>
      <w:bCs/>
      <w:i/>
      <w:iCs/>
      <w:sz w:val="24"/>
    </w:rPr>
  </w:style>
  <w:style w:type="paragraph" w:styleId="Footer">
    <w:name w:val="footer"/>
    <w:basedOn w:val="Normal"/>
    <w:pPr>
      <w:tabs>
        <w:tab w:val="center" w:pos="4819"/>
        <w:tab w:val="right" w:pos="9071"/>
      </w:tabs>
    </w:pPr>
  </w:style>
  <w:style w:type="paragraph" w:styleId="Header">
    <w:name w:val="header"/>
    <w:basedOn w:val="Normal"/>
    <w:link w:val="HeaderChar"/>
    <w:uiPriority w:val="99"/>
    <w:pPr>
      <w:tabs>
        <w:tab w:val="center" w:pos="4819"/>
        <w:tab w:val="right" w:pos="9071"/>
      </w:tabs>
    </w:pPr>
  </w:style>
  <w:style w:type="paragraph" w:styleId="TOC3">
    <w:name w:val="toc 3"/>
    <w:basedOn w:val="Normal"/>
    <w:next w:val="Normal"/>
    <w:uiPriority w:val="39"/>
    <w:rsid w:val="00082919"/>
    <w:pPr>
      <w:spacing w:after="0"/>
      <w:ind w:left="440"/>
    </w:pPr>
    <w:rPr>
      <w:rFonts w:asciiTheme="minorHAnsi" w:hAnsiTheme="minorHAnsi" w:cstheme="minorHAnsi"/>
      <w:sz w:val="20"/>
      <w:szCs w:val="20"/>
    </w:rPr>
  </w:style>
  <w:style w:type="paragraph" w:styleId="TOC4">
    <w:name w:val="toc 4"/>
    <w:basedOn w:val="Normal"/>
    <w:next w:val="Normal"/>
    <w:semiHidden/>
    <w:pPr>
      <w:spacing w:after="0"/>
      <w:ind w:left="660"/>
    </w:pPr>
    <w:rPr>
      <w:rFonts w:asciiTheme="minorHAnsi" w:hAnsiTheme="minorHAnsi" w:cstheme="minorHAnsi"/>
      <w:sz w:val="20"/>
      <w:szCs w:val="20"/>
    </w:rPr>
  </w:style>
  <w:style w:type="paragraph" w:styleId="TOC5">
    <w:name w:val="toc 5"/>
    <w:basedOn w:val="Normal"/>
    <w:next w:val="Normal"/>
    <w:semiHidden/>
    <w:pPr>
      <w:spacing w:after="0"/>
      <w:ind w:left="880"/>
    </w:pPr>
    <w:rPr>
      <w:rFonts w:asciiTheme="minorHAnsi" w:hAnsiTheme="minorHAnsi" w:cstheme="minorHAnsi"/>
      <w:sz w:val="20"/>
      <w:szCs w:val="20"/>
    </w:rPr>
  </w:style>
  <w:style w:type="paragraph" w:styleId="TOC6">
    <w:name w:val="toc 6"/>
    <w:basedOn w:val="Normal"/>
    <w:next w:val="Normal"/>
    <w:semiHidden/>
    <w:pPr>
      <w:spacing w:after="0"/>
      <w:ind w:left="1100"/>
    </w:pPr>
    <w:rPr>
      <w:rFonts w:asciiTheme="minorHAnsi" w:hAnsiTheme="minorHAnsi" w:cstheme="minorHAnsi"/>
      <w:sz w:val="20"/>
      <w:szCs w:val="20"/>
    </w:rPr>
  </w:style>
  <w:style w:type="paragraph" w:styleId="TOC7">
    <w:name w:val="toc 7"/>
    <w:basedOn w:val="Normal"/>
    <w:next w:val="Normal"/>
    <w:semiHidden/>
    <w:pPr>
      <w:spacing w:after="0"/>
      <w:ind w:left="1320"/>
    </w:pPr>
    <w:rPr>
      <w:rFonts w:asciiTheme="minorHAnsi" w:hAnsiTheme="minorHAnsi" w:cstheme="minorHAnsi"/>
      <w:sz w:val="20"/>
      <w:szCs w:val="20"/>
    </w:rPr>
  </w:style>
  <w:style w:type="paragraph" w:styleId="TOC8">
    <w:name w:val="toc 8"/>
    <w:basedOn w:val="Normal"/>
    <w:next w:val="Normal"/>
    <w:semiHidden/>
    <w:pPr>
      <w:spacing w:after="0"/>
      <w:ind w:left="1540"/>
    </w:pPr>
    <w:rPr>
      <w:rFonts w:asciiTheme="minorHAnsi" w:hAnsiTheme="minorHAnsi" w:cstheme="minorHAnsi"/>
      <w:sz w:val="20"/>
      <w:szCs w:val="20"/>
    </w:rPr>
  </w:style>
  <w:style w:type="paragraph" w:styleId="TOC9">
    <w:name w:val="toc 9"/>
    <w:basedOn w:val="Normal"/>
    <w:next w:val="Normal"/>
    <w:semiHidden/>
    <w:pPr>
      <w:spacing w:after="0"/>
      <w:ind w:left="1760"/>
    </w:pPr>
    <w:rPr>
      <w:rFonts w:asciiTheme="minorHAnsi" w:hAnsiTheme="minorHAnsi" w:cstheme="minorHAnsi"/>
      <w:sz w:val="20"/>
      <w:szCs w:val="20"/>
    </w:rPr>
  </w:style>
  <w:style w:type="character" w:styleId="PageNumber">
    <w:name w:val="page number"/>
    <w:basedOn w:val="DefaultParagraphFont"/>
  </w:style>
  <w:style w:type="paragraph" w:styleId="FootnoteText">
    <w:name w:val="footnote text"/>
    <w:basedOn w:val="Normal"/>
    <w:pPr>
      <w:spacing w:after="120"/>
      <w:ind w:left="288" w:hanging="288"/>
    </w:pPr>
    <w:rPr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paragraph" w:customStyle="1" w:styleId="lightbulb">
    <w:name w:val="light bulb"/>
    <w:basedOn w:val="Normal"/>
    <w:semiHidden/>
    <w:unhideWhenUsed/>
    <w:pPr>
      <w:spacing w:after="240"/>
      <w:ind w:left="2880" w:hanging="1080"/>
    </w:pPr>
    <w:rPr>
      <w:rFonts w:ascii="Times New Roman" w:hAnsi="Times New Roman"/>
    </w:rPr>
  </w:style>
  <w:style w:type="paragraph" w:styleId="ListNumber3">
    <w:name w:val="List Number 3"/>
    <w:basedOn w:val="Normal"/>
    <w:semiHidden/>
    <w:unhideWhenUsed/>
    <w:pPr>
      <w:spacing w:after="240"/>
      <w:ind w:left="1080" w:hanging="360"/>
    </w:pPr>
    <w:rPr>
      <w:rFonts w:ascii="Times New Roman" w:hAnsi="Times New Roman"/>
    </w:rPr>
  </w:style>
  <w:style w:type="paragraph" w:styleId="ListNumber4">
    <w:name w:val="List Number 4"/>
    <w:basedOn w:val="Normal"/>
    <w:semiHidden/>
    <w:unhideWhenUsed/>
    <w:pPr>
      <w:spacing w:after="240"/>
      <w:ind w:left="1800" w:hanging="360"/>
    </w:pPr>
    <w:rPr>
      <w:rFonts w:ascii="Times New Roman" w:hAnsi="Times New Roman"/>
    </w:rPr>
  </w:style>
  <w:style w:type="paragraph" w:styleId="EndnoteText">
    <w:name w:val="endnote text"/>
    <w:basedOn w:val="Normal"/>
    <w:rPr>
      <w:sz w:val="20"/>
    </w:rPr>
  </w:style>
  <w:style w:type="paragraph" w:styleId="BodyTextIndent">
    <w:name w:val="Body Text Indent"/>
    <w:basedOn w:val="Normal"/>
    <w:unhideWhenUsed/>
    <w:pPr>
      <w:spacing w:after="240"/>
      <w:ind w:left="720"/>
    </w:pPr>
  </w:style>
  <w:style w:type="paragraph" w:styleId="BodyTextIndent2">
    <w:name w:val="Body Text Indent 2"/>
    <w:basedOn w:val="Normal"/>
    <w:unhideWhenUsed/>
    <w:pPr>
      <w:spacing w:after="240"/>
      <w:ind w:left="1440"/>
    </w:pPr>
  </w:style>
  <w:style w:type="character" w:styleId="EndnoteReference">
    <w:name w:val="endnote reference"/>
    <w:basedOn w:val="DefaultParagraphFont"/>
    <w:rPr>
      <w:vertAlign w:val="superscript"/>
    </w:rPr>
  </w:style>
  <w:style w:type="paragraph" w:styleId="BodyText">
    <w:name w:val="Body Text"/>
    <w:basedOn w:val="Normal"/>
    <w:pPr>
      <w:spacing w:after="120"/>
    </w:pPr>
  </w:style>
  <w:style w:type="paragraph" w:styleId="ListBullet">
    <w:name w:val="List Bullet"/>
    <w:basedOn w:val="Normal"/>
    <w:unhideWhenUsed/>
    <w:pPr>
      <w:ind w:left="283" w:hanging="283"/>
    </w:pPr>
  </w:style>
  <w:style w:type="character" w:styleId="CommentReference">
    <w:name w:val="annotation reference"/>
    <w:basedOn w:val="DefaultParagraphFont"/>
    <w:semiHidden/>
    <w:rsid w:val="005D4CB7"/>
    <w:rPr>
      <w:sz w:val="16"/>
      <w:szCs w:val="16"/>
    </w:rPr>
  </w:style>
  <w:style w:type="paragraph" w:styleId="CommentText">
    <w:name w:val="annotation text"/>
    <w:basedOn w:val="Normal"/>
    <w:semiHidden/>
    <w:rsid w:val="005D4CB7"/>
    <w:rPr>
      <w:sz w:val="20"/>
    </w:rPr>
  </w:style>
  <w:style w:type="paragraph" w:styleId="CommentSubject">
    <w:name w:val="annotation subject"/>
    <w:basedOn w:val="CommentText"/>
    <w:next w:val="CommentText"/>
    <w:semiHidden/>
    <w:rsid w:val="005D4CB7"/>
    <w:rPr>
      <w:b/>
      <w:bCs/>
    </w:rPr>
  </w:style>
  <w:style w:type="paragraph" w:styleId="BalloonText">
    <w:name w:val="Balloon Text"/>
    <w:basedOn w:val="Normal"/>
    <w:semiHidden/>
    <w:unhideWhenUsed/>
    <w:rsid w:val="005D4CB7"/>
    <w:rPr>
      <w:rFonts w:ascii="Tahoma" w:hAnsi="Tahoma" w:cs="Tahoma"/>
      <w:sz w:val="16"/>
      <w:szCs w:val="16"/>
    </w:rPr>
  </w:style>
  <w:style w:type="character" w:customStyle="1" w:styleId="acicollapsed1">
    <w:name w:val="acicollapsed1"/>
    <w:basedOn w:val="DefaultParagraphFont"/>
    <w:semiHidden/>
    <w:unhideWhenUsed/>
    <w:rsid w:val="00FB547C"/>
    <w:rPr>
      <w:vanish w:val="0"/>
      <w:webHidden w:val="0"/>
      <w:specVanish w:val="0"/>
    </w:rPr>
  </w:style>
  <w:style w:type="paragraph" w:styleId="HTMLAddress">
    <w:name w:val="HTML Address"/>
    <w:basedOn w:val="Normal"/>
    <w:semiHidden/>
    <w:rsid w:val="004D2F3D"/>
    <w:rPr>
      <w:i/>
      <w:iCs/>
    </w:rPr>
  </w:style>
  <w:style w:type="table" w:styleId="TableGrid">
    <w:name w:val="Table Grid"/>
    <w:basedOn w:val="TableNormal"/>
    <w:rsid w:val="00390D9A"/>
    <w:pPr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1C57E0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933CCE"/>
    <w:rPr>
      <w:rFonts w:ascii="Times New Roman" w:hAnsi="Times New Roman"/>
      <w:lang w:eastAsia="en-GB"/>
    </w:rPr>
  </w:style>
  <w:style w:type="character" w:customStyle="1" w:styleId="HeaderChar">
    <w:name w:val="Header Char"/>
    <w:basedOn w:val="DefaultParagraphFont"/>
    <w:link w:val="Header"/>
    <w:uiPriority w:val="99"/>
    <w:rsid w:val="0020018F"/>
    <w:rPr>
      <w:rFonts w:ascii="Trebuchet MS" w:hAnsi="Trebuchet MS"/>
      <w:sz w:val="24"/>
      <w:szCs w:val="24"/>
      <w:lang w:eastAsia="en-US"/>
    </w:rPr>
  </w:style>
  <w:style w:type="character" w:customStyle="1" w:styleId="NormalIndentChar">
    <w:name w:val="Normal Indent Char"/>
    <w:basedOn w:val="DefaultParagraphFont"/>
    <w:link w:val="NormalIndent"/>
    <w:rsid w:val="009369B7"/>
    <w:rPr>
      <w:rFonts w:ascii="Trebuchet MS" w:hAnsi="Trebuchet MS"/>
      <w:sz w:val="24"/>
      <w:szCs w:val="24"/>
      <w:lang w:val="en-GB"/>
    </w:rPr>
  </w:style>
  <w:style w:type="paragraph" w:styleId="Caption">
    <w:name w:val="caption"/>
    <w:basedOn w:val="Normal"/>
    <w:next w:val="Normal"/>
    <w:qFormat/>
    <w:rsid w:val="00EC518B"/>
    <w:pPr>
      <w:spacing w:after="200"/>
    </w:pPr>
    <w:rPr>
      <w:b/>
      <w:bCs/>
      <w:sz w:val="18"/>
      <w:szCs w:val="18"/>
    </w:rPr>
  </w:style>
  <w:style w:type="paragraph" w:styleId="ListParagraph">
    <w:name w:val="List Paragraph"/>
    <w:basedOn w:val="Normal"/>
    <w:uiPriority w:val="34"/>
    <w:qFormat/>
    <w:rsid w:val="00A10A45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A70EB4"/>
    <w:rPr>
      <w:color w:val="808080"/>
    </w:rPr>
  </w:style>
  <w:style w:type="paragraph" w:styleId="Title">
    <w:name w:val="Title"/>
    <w:basedOn w:val="Normal"/>
    <w:next w:val="Normal"/>
    <w:link w:val="TitleChar"/>
    <w:uiPriority w:val="10"/>
    <w:qFormat/>
    <w:rsid w:val="009E70DE"/>
    <w:pPr>
      <w:spacing w:after="300"/>
      <w:contextualSpacing/>
      <w:outlineLvl w:val="0"/>
    </w:pPr>
    <w:rPr>
      <w:rFonts w:eastAsiaTheme="majorEastAsia" w:cstheme="majorBidi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E70DE"/>
    <w:rPr>
      <w:rFonts w:ascii="Arial" w:eastAsiaTheme="majorEastAsia" w:hAnsi="Arial" w:cstheme="majorBidi"/>
      <w:spacing w:val="5"/>
      <w:kern w:val="28"/>
      <w:sz w:val="48"/>
      <w:szCs w:val="52"/>
      <w:lang w:eastAsia="en-US"/>
    </w:rPr>
  </w:style>
  <w:style w:type="character" w:customStyle="1" w:styleId="Heading6Char">
    <w:name w:val="Heading 6 Char"/>
    <w:basedOn w:val="DefaultParagraphFont"/>
    <w:link w:val="Heading6"/>
    <w:semiHidden/>
    <w:rsid w:val="0015466B"/>
    <w:rPr>
      <w:rFonts w:asciiTheme="majorHAnsi" w:eastAsiaTheme="majorEastAsia" w:hAnsiTheme="majorHAnsi" w:cstheme="majorBidi"/>
      <w:i/>
      <w:iCs/>
      <w:color w:val="14273A" w:themeColor="accent1" w:themeShade="7F"/>
      <w:sz w:val="22"/>
      <w:szCs w:val="24"/>
      <w:lang w:eastAsia="en-US"/>
    </w:rPr>
  </w:style>
  <w:style w:type="character" w:customStyle="1" w:styleId="Heading7Char">
    <w:name w:val="Heading 7 Char"/>
    <w:basedOn w:val="DefaultParagraphFont"/>
    <w:link w:val="Heading7"/>
    <w:semiHidden/>
    <w:rsid w:val="0015466B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4"/>
      <w:lang w:eastAsia="en-US"/>
    </w:rPr>
  </w:style>
  <w:style w:type="character" w:customStyle="1" w:styleId="Heading8Char">
    <w:name w:val="Heading 8 Char"/>
    <w:basedOn w:val="DefaultParagraphFont"/>
    <w:link w:val="Heading8"/>
    <w:semiHidden/>
    <w:rsid w:val="0015466B"/>
    <w:rPr>
      <w:rFonts w:asciiTheme="majorHAnsi" w:eastAsiaTheme="majorEastAsia" w:hAnsiTheme="majorHAnsi" w:cstheme="majorBidi"/>
      <w:color w:val="404040" w:themeColor="text1" w:themeTint="BF"/>
      <w:lang w:eastAsia="en-US"/>
    </w:rPr>
  </w:style>
  <w:style w:type="character" w:customStyle="1" w:styleId="Heading9Char">
    <w:name w:val="Heading 9 Char"/>
    <w:basedOn w:val="DefaultParagraphFont"/>
    <w:link w:val="Heading9"/>
    <w:semiHidden/>
    <w:rsid w:val="0015466B"/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paragraph" w:customStyle="1" w:styleId="HNormal">
    <w:name w:val="H Normal"/>
    <w:basedOn w:val="Normal"/>
    <w:link w:val="HNormalChar"/>
    <w:qFormat/>
    <w:rsid w:val="00FD54F1"/>
    <w:pPr>
      <w:spacing w:before="120"/>
      <w:ind w:left="432"/>
    </w:pPr>
    <w:rPr>
      <w:noProof/>
    </w:rPr>
  </w:style>
  <w:style w:type="character" w:customStyle="1" w:styleId="HNormalChar">
    <w:name w:val="H Normal Char"/>
    <w:basedOn w:val="DefaultParagraphFont"/>
    <w:link w:val="HNormal"/>
    <w:rsid w:val="00FD54F1"/>
    <w:rPr>
      <w:rFonts w:ascii="Arial" w:hAnsi="Arial"/>
      <w:noProof/>
      <w:sz w:val="22"/>
      <w:szCs w:val="24"/>
      <w:lang w:eastAsia="en-US"/>
    </w:rPr>
  </w:style>
  <w:style w:type="paragraph" w:customStyle="1" w:styleId="HTitle">
    <w:name w:val="H Title"/>
    <w:basedOn w:val="Title"/>
    <w:link w:val="HTitleChar"/>
    <w:qFormat/>
    <w:rsid w:val="009E70DE"/>
    <w:pPr>
      <w:pBdr>
        <w:bottom w:val="single" w:sz="4" w:space="1" w:color="002542" w:themeColor="accent2"/>
      </w:pBdr>
      <w:outlineLvl w:val="9"/>
    </w:pPr>
    <w:rPr>
      <w:color w:val="002542" w:themeColor="accent2"/>
    </w:rPr>
  </w:style>
  <w:style w:type="character" w:customStyle="1" w:styleId="HTitleChar">
    <w:name w:val="H Title Char"/>
    <w:basedOn w:val="TitleChar"/>
    <w:link w:val="HTitle"/>
    <w:rsid w:val="009E70DE"/>
    <w:rPr>
      <w:rFonts w:ascii="Arial" w:eastAsiaTheme="majorEastAsia" w:hAnsi="Arial" w:cstheme="majorBidi"/>
      <w:color w:val="002542" w:themeColor="accent2"/>
      <w:spacing w:val="5"/>
      <w:kern w:val="28"/>
      <w:sz w:val="48"/>
      <w:szCs w:val="52"/>
      <w:lang w:eastAsia="en-US"/>
    </w:rPr>
  </w:style>
  <w:style w:type="paragraph" w:customStyle="1" w:styleId="H1un-numbered">
    <w:name w:val="H1 un-numbered"/>
    <w:basedOn w:val="Heading1"/>
    <w:link w:val="H1un-numberedChar"/>
    <w:qFormat/>
    <w:rsid w:val="00127E34"/>
    <w:pPr>
      <w:numPr>
        <w:numId w:val="0"/>
      </w:numPr>
      <w:ind w:left="431"/>
    </w:pPr>
  </w:style>
  <w:style w:type="character" w:customStyle="1" w:styleId="Heading1Char">
    <w:name w:val="Heading 1 Char"/>
    <w:aliases w:val="H1 Numbered Char"/>
    <w:basedOn w:val="DefaultParagraphFont"/>
    <w:link w:val="Heading1"/>
    <w:rsid w:val="00F447FA"/>
    <w:rPr>
      <w:rFonts w:ascii="Arial" w:hAnsi="Arial"/>
      <w:b/>
      <w:sz w:val="36"/>
      <w:szCs w:val="36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082919"/>
    <w:pPr>
      <w:keepNext/>
      <w:keepLines/>
      <w:numPr>
        <w:numId w:val="0"/>
      </w:numPr>
      <w:spacing w:before="480" w:after="0" w:line="276" w:lineRule="auto"/>
      <w:outlineLvl w:val="9"/>
    </w:pPr>
    <w:rPr>
      <w:rFonts w:asciiTheme="majorHAnsi" w:eastAsiaTheme="majorEastAsia" w:hAnsiTheme="majorHAnsi" w:cstheme="majorBidi"/>
      <w:bCs/>
      <w:sz w:val="28"/>
      <w:szCs w:val="28"/>
      <w:lang w:val="en-US" w:eastAsia="ja-JP"/>
    </w:rPr>
  </w:style>
  <w:style w:type="character" w:customStyle="1" w:styleId="H1un-numberedChar">
    <w:name w:val="H1 un-numbered Char"/>
    <w:basedOn w:val="Heading1Char"/>
    <w:link w:val="H1un-numbered"/>
    <w:rsid w:val="00127E34"/>
    <w:rPr>
      <w:rFonts w:ascii="Arial" w:hAnsi="Arial"/>
      <w:b/>
      <w:sz w:val="36"/>
      <w:szCs w:val="36"/>
      <w:lang w:eastAsia="en-US"/>
    </w:rPr>
  </w:style>
  <w:style w:type="numbering" w:customStyle="1" w:styleId="HActions">
    <w:name w:val="H Actions"/>
    <w:basedOn w:val="NoList"/>
    <w:uiPriority w:val="99"/>
    <w:rsid w:val="00ED1F23"/>
    <w:pPr>
      <w:numPr>
        <w:numId w:val="1"/>
      </w:numPr>
    </w:pPr>
  </w:style>
  <w:style w:type="table" w:customStyle="1" w:styleId="IndentedTable">
    <w:name w:val="Indented Table"/>
    <w:basedOn w:val="TableNormal"/>
    <w:uiPriority w:val="99"/>
    <w:rsid w:val="00521C76"/>
    <w:rPr>
      <w:rFonts w:asciiTheme="minorHAnsi" w:hAnsiTheme="minorHAnsi"/>
    </w:rPr>
    <w:tbl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5022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07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895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5009234">
                  <w:marLeft w:val="2655"/>
                  <w:marRight w:val="2400"/>
                  <w:marTop w:val="0"/>
                  <w:marBottom w:val="0"/>
                  <w:divBdr>
                    <w:top w:val="single" w:sz="36" w:space="1" w:color="FFFFFF"/>
                    <w:left w:val="single" w:sz="36" w:space="0" w:color="FFFFFF"/>
                    <w:bottom w:val="single" w:sz="36" w:space="0" w:color="FFFFFF"/>
                    <w:right w:val="single" w:sz="36" w:space="0" w:color="FFFFFF"/>
                  </w:divBdr>
                </w:div>
              </w:divsChild>
            </w:div>
          </w:divsChild>
        </w:div>
      </w:divsChild>
    </w:div>
    <w:div w:id="179301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113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81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611132">
          <w:marLeft w:val="150"/>
          <w:marRight w:val="15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056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image" Target="media/image2.jpeg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footer" Target="footer2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J:\Training\Training%20Materials\Course%20Template\Archive\Manual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4EFB27C84299437A89CEF6785CA681E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86E085A-C722-46EA-B2A5-85F121CDF182}"/>
      </w:docPartPr>
      <w:docPartBody>
        <w:p w:rsidR="007C0E3C" w:rsidRDefault="007C0E3C">
          <w:pPr>
            <w:pStyle w:val="4EFB27C84299437A89CEF6785CA681E3"/>
          </w:pPr>
          <w:r w:rsidRPr="0045624B">
            <w:rPr>
              <w:rStyle w:val="PlaceholderText"/>
            </w:rPr>
            <w:t>[Author]</w:t>
          </w:r>
        </w:p>
      </w:docPartBody>
    </w:docPart>
    <w:docPart>
      <w:docPartPr>
        <w:name w:val="88DF6D457B4C407697BEAFB072C1C22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EAF9A76-4FBC-4C05-A1F1-35F4F3473C48}"/>
      </w:docPartPr>
      <w:docPartBody>
        <w:p w:rsidR="007C0E3C" w:rsidRDefault="007C0E3C">
          <w:pPr>
            <w:pStyle w:val="88DF6D457B4C407697BEAFB072C1C225"/>
          </w:pPr>
          <w:r w:rsidRPr="0006475E">
            <w:rPr>
              <w:rStyle w:val="PlaceholderText"/>
            </w:rPr>
            <w:t>[Title]</w:t>
          </w:r>
        </w:p>
      </w:docPartBody>
    </w:docPart>
    <w:docPart>
      <w:docPartPr>
        <w:name w:val="EF65F2457EE948FDBA1341EE22D4779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069E3C9-3648-4BDC-B724-18781772DC9C}"/>
      </w:docPartPr>
      <w:docPartBody>
        <w:p w:rsidR="007C0E3C" w:rsidRDefault="007C0E3C">
          <w:pPr>
            <w:pStyle w:val="EF65F2457EE948FDBA1341EE22D47795"/>
          </w:pPr>
          <w:r w:rsidRPr="0006475E">
            <w:rPr>
              <w:rStyle w:val="PlaceholderText"/>
            </w:rPr>
            <w:t>[Status]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0E3C"/>
    <w:rsid w:val="00601C20"/>
    <w:rsid w:val="007C0E3C"/>
    <w:rsid w:val="007C1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4EFB27C84299437A89CEF6785CA681E3">
    <w:name w:val="4EFB27C84299437A89CEF6785CA681E3"/>
  </w:style>
  <w:style w:type="paragraph" w:customStyle="1" w:styleId="88DF6D457B4C407697BEAFB072C1C225">
    <w:name w:val="88DF6D457B4C407697BEAFB072C1C225"/>
  </w:style>
  <w:style w:type="paragraph" w:customStyle="1" w:styleId="EF65F2457EE948FDBA1341EE22D47795">
    <w:name w:val="EF65F2457EE948FDBA1341EE22D47795"/>
  </w:style>
  <w:style w:type="paragraph" w:customStyle="1" w:styleId="A127807DCB26439C98CCDC96A0E217B3">
    <w:name w:val="A127807DCB26439C98CCDC96A0E217B3"/>
    <w:rsid w:val="00601C20"/>
  </w:style>
  <w:style w:type="paragraph" w:customStyle="1" w:styleId="D94C250D26FF4988A75032A31E709F9B">
    <w:name w:val="D94C250D26FF4988A75032A31E709F9B"/>
    <w:rsid w:val="00601C20"/>
  </w:style>
  <w:style w:type="paragraph" w:customStyle="1" w:styleId="0B1D5F8F51D94CBDB798C1C6087F8C89">
    <w:name w:val="0B1D5F8F51D94CBDB798C1C6087F8C89"/>
    <w:rsid w:val="00601C2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UOG">
  <a:themeElements>
    <a:clrScheme name="Glasgow PPT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284F76"/>
      </a:accent1>
      <a:accent2>
        <a:srgbClr val="002542"/>
      </a:accent2>
      <a:accent3>
        <a:srgbClr val="C54520"/>
      </a:accent3>
      <a:accent4>
        <a:srgbClr val="354047"/>
      </a:accent4>
      <a:accent5>
        <a:srgbClr val="63548B"/>
      </a:accent5>
      <a:accent6>
        <a:srgbClr val="8D0C64"/>
      </a:accent6>
      <a:hlink>
        <a:srgbClr val="0000FF"/>
      </a:hlink>
      <a:folHlink>
        <a:srgbClr val="800080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2016-03-24T00:00:00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0E0D958-06BA-4612-8AF8-34ADCB1DC7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Manual.dotx</Template>
  <TotalTime>2885</TotalTime>
  <Pages>15</Pages>
  <Words>1036</Words>
  <Characters>5910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Introduction to Microsoft Sway</vt:lpstr>
    </vt:vector>
  </TitlesOfParts>
  <Company>University of Glasgow</Company>
  <LinksUpToDate>false</LinksUpToDate>
  <CharactersWithSpaces>6933</CharactersWithSpaces>
  <SharedDoc>false</SharedDoc>
  <HLinks>
    <vt:vector size="6" baseType="variant">
      <vt:variant>
        <vt:i4>3407969</vt:i4>
      </vt:variant>
      <vt:variant>
        <vt:i4>204</vt:i4>
      </vt:variant>
      <vt:variant>
        <vt:i4>0</vt:i4>
      </vt:variant>
      <vt:variant>
        <vt:i4>5</vt:i4>
      </vt:variant>
      <vt:variant>
        <vt:lpwstr>http://theses.gla.ac.uk/gettingstarted/format.html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Introduction to Microsoft Sway</dc:title>
  <dc:creator>Drew Lynch</dc:creator>
  <cp:lastModifiedBy>Drew Lynch</cp:lastModifiedBy>
  <cp:revision>111</cp:revision>
  <cp:lastPrinted>2018-11-16T09:08:00Z</cp:lastPrinted>
  <dcterms:created xsi:type="dcterms:W3CDTF">2018-06-04T10:04:00Z</dcterms:created>
  <dcterms:modified xsi:type="dcterms:W3CDTF">2021-02-15T12:16:00Z</dcterms:modified>
  <cp:contentStatus>V0.1)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 Completed" linkTarget="_Toc295549171">
    <vt:lpwstr>a).Typing and Storing AutoText Entries</vt:lpwstr>
  </property>
</Properties>
</file>